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302" w:rsidRPr="009A281F" w:rsidRDefault="00272B6C" w:rsidP="00586BA9">
      <w:pPr>
        <w:rPr>
          <w:rFonts w:ascii="Gill Sans MT" w:hAnsi="Gill Sans MT"/>
          <w:color w:val="53677E"/>
          <w:sz w:val="36"/>
          <w:szCs w:val="36"/>
        </w:rPr>
        <w:sectPr w:rsidR="00DF6302" w:rsidRPr="009A281F" w:rsidSect="001324D5">
          <w:headerReference w:type="default" r:id="rId9"/>
          <w:footerReference w:type="default" r:id="rId10"/>
          <w:headerReference w:type="first" r:id="rId11"/>
          <w:pgSz w:w="11906" w:h="16838"/>
          <w:pgMar w:top="2155" w:right="1134" w:bottom="1701" w:left="5330" w:header="709" w:footer="709" w:gutter="0"/>
          <w:cols w:space="708"/>
          <w:titlePg/>
          <w:docGrid w:linePitch="360"/>
        </w:sectPr>
      </w:pPr>
      <w:r>
        <w:rPr>
          <w:rFonts w:ascii="Gill Sans MT" w:hAnsi="Gill Sans MT"/>
          <w:noProof/>
          <w:color w:val="53677E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page">
                  <wp:posOffset>3384550</wp:posOffset>
                </wp:positionH>
                <wp:positionV relativeFrom="page">
                  <wp:posOffset>6054725</wp:posOffset>
                </wp:positionV>
                <wp:extent cx="3707765" cy="3707765"/>
                <wp:effectExtent l="3175" t="0" r="3810" b="635"/>
                <wp:wrapNone/>
                <wp:docPr id="4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7765" cy="3707765"/>
                        </a:xfrm>
                        <a:prstGeom prst="rect">
                          <a:avLst/>
                        </a:prstGeom>
                        <a:solidFill>
                          <a:srgbClr val="6579A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27EA2" w:rsidRDefault="00F27EA2" w:rsidP="00366D71">
                            <w:pPr>
                              <w:pStyle w:val="ForsideOverskrift"/>
                            </w:pPr>
                            <w:bookmarkStart w:id="0" w:name="Start"/>
                            <w:bookmarkStart w:id="1" w:name="ForsideOverskrift"/>
                            <w:bookmarkEnd w:id="0"/>
                            <w:bookmarkEnd w:id="1"/>
                            <w:r>
                              <w:t>Danmarks Miljøportal (DMP)</w:t>
                            </w:r>
                          </w:p>
                          <w:p w:rsidR="00F27EA2" w:rsidRDefault="00F27EA2" w:rsidP="00366D71">
                            <w:pPr>
                              <w:pStyle w:val="ForsideOverskrift"/>
                            </w:pPr>
                          </w:p>
                          <w:p w:rsidR="00F27EA2" w:rsidRDefault="00F27EA2" w:rsidP="00366D71">
                            <w:pPr>
                              <w:pStyle w:val="ForsideOverskrift"/>
                            </w:pPr>
                            <w:r>
                              <w:t>Vejledning til ADFS 3.0-importapplikation:</w:t>
                            </w:r>
                          </w:p>
                          <w:p w:rsidR="00F27EA2" w:rsidRDefault="00F27EA2" w:rsidP="00366D71">
                            <w:pPr>
                              <w:pStyle w:val="ForsideOverskrift"/>
                            </w:pPr>
                            <w:r>
                              <w:t xml:space="preserve">Import af </w:t>
                            </w:r>
                            <w:proofErr w:type="spellStart"/>
                            <w:r>
                              <w:t>Safewhere</w:t>
                            </w:r>
                            <w:proofErr w:type="spellEnd"/>
                            <w:r>
                              <w:t>*</w:t>
                            </w:r>
                            <w:proofErr w:type="spellStart"/>
                            <w:r>
                              <w:t>Identify</w:t>
                            </w:r>
                            <w:proofErr w:type="spellEnd"/>
                            <w:r>
                              <w:t xml:space="preserve"> SP til AD FS 3.0 </w:t>
                            </w:r>
                            <w:proofErr w:type="spellStart"/>
                            <w:r>
                              <w:t>IdP</w:t>
                            </w:r>
                            <w:proofErr w:type="spellEnd"/>
                          </w:p>
                          <w:p w:rsidR="00F27EA2" w:rsidRDefault="00F27EA2" w:rsidP="009A0FBB">
                            <w:pPr>
                              <w:pStyle w:val="ForsideOverskrift"/>
                            </w:pPr>
                          </w:p>
                          <w:p w:rsidR="00F27EA2" w:rsidRDefault="00F27EA2" w:rsidP="009A0FBB">
                            <w:pPr>
                              <w:pStyle w:val="ForsideOverskrift"/>
                            </w:pPr>
                          </w:p>
                          <w:p w:rsidR="00F27EA2" w:rsidRDefault="00F27EA2" w:rsidP="009A0FBB">
                            <w:pPr>
                              <w:pStyle w:val="ForsideOverskrift"/>
                            </w:pPr>
                          </w:p>
                          <w:p w:rsidR="00F27EA2" w:rsidRPr="00350970" w:rsidRDefault="00F27EA2" w:rsidP="009A0FBB">
                            <w:pPr>
                              <w:pStyle w:val="ForsideOverskrift"/>
                            </w:pPr>
                            <w:r>
                              <w:t>Version 1.0</w:t>
                            </w:r>
                          </w:p>
                          <w:p w:rsidR="00F27EA2" w:rsidRPr="008416F3" w:rsidRDefault="00F27EA2" w:rsidP="008416F3"/>
                        </w:txbxContent>
                      </wps:txbx>
                      <wps:bodyPr rot="0" vert="horz" wrap="square" lIns="91440" tIns="108000" rIns="91440" bIns="10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66.5pt;margin-top:476.75pt;width:291.95pt;height:291.9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" fillcolor="#6579ae" stroked="f">
                <v:textbox inset=",3mm,,3mm">
                  <w:txbxContent>
                    <w:p w:rsidR="00F27EA2" w:rsidRDefault="00F27EA2" w:rsidP="00366D71">
                      <w:pPr>
                        <w:pStyle w:val="ForsideOverskrift"/>
                      </w:pPr>
                      <w:bookmarkStart w:id="2" w:name="Start"/>
                      <w:bookmarkStart w:id="3" w:name="ForsideOverskrift"/>
                      <w:bookmarkEnd w:id="2"/>
                      <w:bookmarkEnd w:id="3"/>
                      <w:r>
                        <w:t>Danmarks Miljøportal (DMP)</w:t>
                      </w:r>
                    </w:p>
                    <w:p w:rsidR="00F27EA2" w:rsidRDefault="00F27EA2" w:rsidP="00366D71">
                      <w:pPr>
                        <w:pStyle w:val="ForsideOverskrift"/>
                      </w:pPr>
                    </w:p>
                    <w:p w:rsidR="00F27EA2" w:rsidRDefault="00F27EA2" w:rsidP="00366D71">
                      <w:pPr>
                        <w:pStyle w:val="ForsideOverskrift"/>
                      </w:pPr>
                      <w:r>
                        <w:t>Vejledning til ADFS 3.0-importapplikation:</w:t>
                      </w:r>
                    </w:p>
                    <w:p w:rsidR="00F27EA2" w:rsidRDefault="00F27EA2" w:rsidP="00366D71">
                      <w:pPr>
                        <w:pStyle w:val="ForsideOverskrift"/>
                      </w:pPr>
                      <w:r>
                        <w:t xml:space="preserve">Import af </w:t>
                      </w:r>
                      <w:proofErr w:type="spellStart"/>
                      <w:r>
                        <w:t>Safewhere</w:t>
                      </w:r>
                      <w:proofErr w:type="spellEnd"/>
                      <w:r>
                        <w:t>*</w:t>
                      </w:r>
                      <w:proofErr w:type="spellStart"/>
                      <w:r>
                        <w:t>Identify</w:t>
                      </w:r>
                      <w:proofErr w:type="spellEnd"/>
                      <w:r>
                        <w:t xml:space="preserve"> SP til AD FS 3.0 </w:t>
                      </w:r>
                      <w:proofErr w:type="spellStart"/>
                      <w:r>
                        <w:t>IdP</w:t>
                      </w:r>
                      <w:proofErr w:type="spellEnd"/>
                    </w:p>
                    <w:p w:rsidR="00F27EA2" w:rsidRDefault="00F27EA2" w:rsidP="009A0FBB">
                      <w:pPr>
                        <w:pStyle w:val="ForsideOverskrift"/>
                      </w:pPr>
                    </w:p>
                    <w:p w:rsidR="00F27EA2" w:rsidRDefault="00F27EA2" w:rsidP="009A0FBB">
                      <w:pPr>
                        <w:pStyle w:val="ForsideOverskrift"/>
                      </w:pPr>
                    </w:p>
                    <w:p w:rsidR="00F27EA2" w:rsidRDefault="00F27EA2" w:rsidP="009A0FBB">
                      <w:pPr>
                        <w:pStyle w:val="ForsideOverskrift"/>
                      </w:pPr>
                    </w:p>
                    <w:p w:rsidR="00F27EA2" w:rsidRPr="00350970" w:rsidRDefault="00F27EA2" w:rsidP="009A0FBB">
                      <w:pPr>
                        <w:pStyle w:val="ForsideOverskrift"/>
                      </w:pPr>
                      <w:r>
                        <w:t>Version 1.0</w:t>
                      </w:r>
                    </w:p>
                    <w:p w:rsidR="00F27EA2" w:rsidRPr="008416F3" w:rsidRDefault="00F27EA2" w:rsidP="008416F3"/>
                  </w:txbxContent>
                </v:textbox>
                <w10:wrap anchorx="page" anchory="page"/>
              </v:shape>
            </w:pict>
          </mc:Fallback>
        </mc:AlternateContent>
      </w:r>
    </w:p>
    <w:p w:rsidR="00A258C3" w:rsidRPr="009A281F" w:rsidRDefault="00A258C3" w:rsidP="00586BA9"/>
    <w:p w:rsidR="00635E4E" w:rsidRPr="009A281F" w:rsidRDefault="004A35F0" w:rsidP="00586BA9">
      <w:pPr>
        <w:pStyle w:val="Overskrift1"/>
      </w:pPr>
      <w:bookmarkStart w:id="4" w:name="_Toc473198027"/>
      <w:r w:rsidRPr="009A281F">
        <w:t>Indledning</w:t>
      </w:r>
      <w:bookmarkEnd w:id="4"/>
    </w:p>
    <w:p w:rsidR="00366D71" w:rsidRPr="009A281F" w:rsidRDefault="00366D71" w:rsidP="00366D71">
      <w:r w:rsidRPr="009A281F">
        <w:t xml:space="preserve">Denne vejledning beskriver brugen af importimportapplikationen til brug i forbindelse med AD FS </w:t>
      </w:r>
      <w:r w:rsidR="00E07800">
        <w:t>3</w:t>
      </w:r>
      <w:r w:rsidRPr="009A281F">
        <w:t>.</w:t>
      </w:r>
      <w:r w:rsidR="00E07800">
        <w:t>0</w:t>
      </w:r>
      <w:r w:rsidR="00F47122" w:rsidRPr="009A281F">
        <w:t xml:space="preserve"> </w:t>
      </w:r>
      <w:r w:rsidRPr="009A281F">
        <w:t xml:space="preserve">i partnerorganisationer. Vejledningen omhandler udelukkende brugen af importapplikationen, som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nye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-baserede SP. 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Der </w:t>
      </w:r>
      <w:r w:rsidR="003001F0" w:rsidRPr="009A281F">
        <w:t xml:space="preserve">foreligger også </w:t>
      </w:r>
      <w:r w:rsidRPr="009A281F">
        <w:t xml:space="preserve">en tilsvarende vejledning til importapplikationen, </w:t>
      </w:r>
      <w:r w:rsidR="003001F0" w:rsidRPr="009A281F">
        <w:t xml:space="preserve">når denne </w:t>
      </w:r>
      <w:r w:rsidRPr="009A281F">
        <w:t xml:space="preserve">skal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hidtidige </w:t>
      </w:r>
      <w:r w:rsidR="00F0098D">
        <w:t>ADFS 2.</w:t>
      </w:r>
      <w:r w:rsidR="00362418">
        <w:t>0</w:t>
      </w:r>
      <w:r w:rsidR="00F0098D">
        <w:t xml:space="preserve"> </w:t>
      </w:r>
      <w:r w:rsidRPr="009A281F">
        <w:t>baserede SP.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Importapplikationen åbner mulighed for at indlæse en liste af henholdsvis </w:t>
      </w:r>
      <w:proofErr w:type="spellStart"/>
      <w:r w:rsidR="00450645" w:rsidRPr="009A281F">
        <w:t>claims</w:t>
      </w:r>
      <w:proofErr w:type="spellEnd"/>
      <w:r w:rsidR="009F0066">
        <w:t>-</w:t>
      </w:r>
      <w:r w:rsidR="00450645" w:rsidRPr="009A281F">
        <w:t xml:space="preserve">definitioner, </w:t>
      </w:r>
      <w:r w:rsidRPr="009A281F">
        <w:t xml:space="preserve">attributter og roller (som er eksporteret fra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-konfigurationen i </w:t>
      </w:r>
      <w:proofErr w:type="spellStart"/>
      <w:r w:rsidRPr="009A281F">
        <w:t>DMP's</w:t>
      </w:r>
      <w:proofErr w:type="spellEnd"/>
      <w:r w:rsidRPr="009A281F">
        <w:t xml:space="preserve"> centrale brugerstyring) og få disse oprettet i Active Directory og AD FS </w:t>
      </w:r>
      <w:r w:rsidR="006A2353">
        <w:t>3.0</w:t>
      </w:r>
      <w:r w:rsidRPr="009A281F">
        <w:t xml:space="preserve">-opsætningen hos den pågældende partnerorganisation. Dvs. sagt på en anden måde: Det er muligt for partnerorganisationer automatisk at få oprettet de basisinformationer og roller i ADFS såvel som Active Directory, der er nødvendige for at konfigurere partnerorganisationen til at optræde som </w:t>
      </w:r>
      <w:proofErr w:type="spellStart"/>
      <w:r w:rsidRPr="009A281F">
        <w:t>fødationspartner</w:t>
      </w:r>
      <w:proofErr w:type="spellEnd"/>
      <w:r w:rsidRPr="009A281F">
        <w:t xml:space="preserve"> i forhold til </w:t>
      </w:r>
      <w:r w:rsidR="00450645" w:rsidRPr="009A281F">
        <w:t xml:space="preserve">den opgraderede version af </w:t>
      </w:r>
      <w:proofErr w:type="spellStart"/>
      <w:r w:rsidRPr="009A281F">
        <w:t>DMP's</w:t>
      </w:r>
      <w:proofErr w:type="spellEnd"/>
      <w:r w:rsidRPr="009A281F">
        <w:t xml:space="preserve"> centrale brugerstyring</w:t>
      </w:r>
      <w:r w:rsidR="00450645" w:rsidRPr="009A281F">
        <w:t>, som alle applikationerne vil blive migreret over på i løbet</w:t>
      </w:r>
      <w:r w:rsidR="009F0066">
        <w:t xml:space="preserve"> af</w:t>
      </w:r>
      <w:r w:rsidR="00450645" w:rsidRPr="009A281F">
        <w:t xml:space="preserve"> </w:t>
      </w:r>
      <w:r w:rsidR="00F0098D" w:rsidRPr="009A281F">
        <w:t>201</w:t>
      </w:r>
      <w:r w:rsidR="00F0098D">
        <w:t>5</w:t>
      </w:r>
      <w:r w:rsidRPr="009A281F">
        <w:t>.</w:t>
      </w:r>
    </w:p>
    <w:p w:rsidR="00B715F3" w:rsidRPr="009A281F" w:rsidRDefault="00B715F3" w:rsidP="00366D71"/>
    <w:p w:rsidR="00B715F3" w:rsidRPr="009A281F" w:rsidRDefault="00B715F3" w:rsidP="00B715F3">
      <w:r w:rsidRPr="009A281F">
        <w:t xml:space="preserve">Udover selve importapplikationen (som tager form af </w:t>
      </w:r>
      <w:proofErr w:type="gramStart"/>
      <w:r w:rsidRPr="009A281F">
        <w:t>en .</w:t>
      </w:r>
      <w:proofErr w:type="gramEnd"/>
      <w:r w:rsidRPr="009A281F">
        <w:t xml:space="preserve">NET-applikation), så skal du råde over følgende filer for at gennemføre </w:t>
      </w:r>
      <w:proofErr w:type="spellStart"/>
      <w:r w:rsidRPr="009A281F">
        <w:t>konfigureringen</w:t>
      </w:r>
      <w:proofErr w:type="spellEnd"/>
      <w:r w:rsidRPr="009A281F">
        <w:t xml:space="preserve"> af AD FS </w:t>
      </w:r>
      <w:r w:rsidR="00513231">
        <w:t>3.0</w:t>
      </w:r>
      <w:r w:rsidRPr="009A281F">
        <w:t>:</w:t>
      </w:r>
    </w:p>
    <w:p w:rsidR="00B715F3" w:rsidRPr="009A281F" w:rsidRDefault="000C427C" w:rsidP="0092425F">
      <w:pPr>
        <w:numPr>
          <w:ilvl w:val="0"/>
          <w:numId w:val="43"/>
        </w:numPr>
      </w:pPr>
      <w:r w:rsidRPr="009A281F">
        <w:t>ClaimDescriptionExport</w:t>
      </w:r>
      <w:r w:rsidR="00B715F3" w:rsidRPr="009A281F">
        <w:t>.</w:t>
      </w:r>
      <w:r w:rsidRPr="009A281F">
        <w:t xml:space="preserve">xml </w:t>
      </w:r>
      <w:r w:rsidR="00B715F3" w:rsidRPr="009A281F">
        <w:t xml:space="preserve">– </w:t>
      </w:r>
      <w:r w:rsidRPr="009A281F">
        <w:t xml:space="preserve">XML-fil med </w:t>
      </w:r>
      <w:proofErr w:type="spellStart"/>
      <w:r w:rsidRPr="009A281F">
        <w:t>claims</w:t>
      </w:r>
      <w:proofErr w:type="spellEnd"/>
      <w:r w:rsidRPr="009A281F">
        <w:t xml:space="preserve"> (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>), der finder anvendelse i DMP-løsningen</w:t>
      </w:r>
      <w:r w:rsidR="00B715F3" w:rsidRPr="009A281F">
        <w:t>.</w:t>
      </w:r>
      <w:r w:rsidR="001C6535">
        <w:t xml:space="preserve"> </w:t>
      </w:r>
      <w:r w:rsidR="00B715F3" w:rsidRPr="009A281F">
        <w:t xml:space="preserve">DefaultADPropertyMapping.xml – XML-fil med </w:t>
      </w:r>
      <w:proofErr w:type="spellStart"/>
      <w:r w:rsidR="00B715F3" w:rsidRPr="009A281F">
        <w:t>mappings</w:t>
      </w:r>
      <w:proofErr w:type="spellEnd"/>
      <w:r w:rsidR="00B715F3" w:rsidRPr="009A281F">
        <w:t xml:space="preserve"> </w:t>
      </w:r>
      <w:r w:rsidRPr="009A281F">
        <w:t>mellem Active Directory-</w:t>
      </w:r>
      <w:r w:rsidR="00B715F3" w:rsidRPr="009A281F">
        <w:t>attributter</w:t>
      </w:r>
      <w:r w:rsidRPr="009A281F">
        <w:t xml:space="preserve"> og de </w:t>
      </w:r>
      <w:proofErr w:type="spellStart"/>
      <w:r w:rsidRPr="009A281F">
        <w:t>claims</w:t>
      </w:r>
      <w:proofErr w:type="spellEnd"/>
      <w:r w:rsidR="00B715F3" w:rsidRPr="009A281F">
        <w:t xml:space="preserve">, der </w:t>
      </w:r>
      <w:r w:rsidRPr="009A281F">
        <w:t xml:space="preserve">er nødvendige for at kunne anvende </w:t>
      </w:r>
      <w:r w:rsidR="00B715F3" w:rsidRPr="009A281F">
        <w:t>DMP-løsningen.</w:t>
      </w:r>
    </w:p>
    <w:p w:rsidR="00B715F3" w:rsidRPr="009A281F" w:rsidRDefault="00B715F3" w:rsidP="001C6535">
      <w:pPr>
        <w:numPr>
          <w:ilvl w:val="0"/>
          <w:numId w:val="43"/>
        </w:numPr>
      </w:pPr>
      <w:r w:rsidRPr="009A281F">
        <w:t>Speciel XML-fil genereret af DMP til partnerorganisationen – XML-fil med de grupper, der finder anvendelse op mod DMP-løsningen.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 xml:space="preserve">Bemærk at importapplikationen udelukkende fungerer i partnerorganisationen, der anvender Active Directory og Microsoft AD FS </w:t>
      </w:r>
      <w:r w:rsidR="00513231">
        <w:rPr>
          <w:i/>
        </w:rPr>
        <w:t>3.0</w:t>
      </w:r>
      <w:r w:rsidRPr="009A281F">
        <w:rPr>
          <w:i/>
        </w:rPr>
        <w:t xml:space="preserve">, og at den kun fungerer op mod den </w:t>
      </w:r>
      <w:r w:rsidR="00450645" w:rsidRPr="009A281F">
        <w:rPr>
          <w:i/>
        </w:rPr>
        <w:t xml:space="preserve">nye </w:t>
      </w:r>
      <w:r w:rsidRPr="009A281F">
        <w:rPr>
          <w:i/>
        </w:rPr>
        <w:t xml:space="preserve">DMP-installation. </w:t>
      </w:r>
    </w:p>
    <w:p w:rsidR="00FA4029" w:rsidRPr="009A281F" w:rsidRDefault="00FA4029" w:rsidP="00586BA9"/>
    <w:p w:rsidR="00FA4029" w:rsidRPr="009A281F" w:rsidRDefault="00FA4029" w:rsidP="00586BA9"/>
    <w:p w:rsidR="00FA4029" w:rsidRPr="009A281F" w:rsidRDefault="000A1D0F" w:rsidP="00586BA9">
      <w:pPr>
        <w:pStyle w:val="Overskrift1"/>
      </w:pPr>
      <w:r w:rsidRPr="009A281F">
        <w:br w:type="page"/>
      </w:r>
      <w:bookmarkStart w:id="5" w:name="_Toc473198028"/>
      <w:r w:rsidRPr="009A281F">
        <w:lastRenderedPageBreak/>
        <w:t>Indhold</w:t>
      </w:r>
      <w:bookmarkEnd w:id="5"/>
    </w:p>
    <w:p w:rsidR="000A1D0F" w:rsidRPr="009A281F" w:rsidRDefault="000A1D0F" w:rsidP="00586BA9"/>
    <w:p w:rsidR="00F86DC2" w:rsidRDefault="00490804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r w:rsidRPr="009A281F">
        <w:fldChar w:fldCharType="begin"/>
      </w:r>
      <w:r w:rsidR="000A1D0F" w:rsidRPr="009A281F">
        <w:instrText xml:space="preserve"> TOC \o "1-3" \h \z \u </w:instrText>
      </w:r>
      <w:r w:rsidRPr="009A281F">
        <w:fldChar w:fldCharType="separate"/>
      </w:r>
      <w:hyperlink w:anchor="_Toc473198027" w:history="1">
        <w:r w:rsidR="00F86DC2" w:rsidRPr="007C61F0">
          <w:rPr>
            <w:rStyle w:val="Hyperlink"/>
            <w:noProof/>
          </w:rPr>
          <w:t>Indledning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_Toc473198027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28" w:history="1">
        <w:r w:rsidR="00F86DC2" w:rsidRPr="007C61F0">
          <w:rPr>
            <w:rStyle w:val="Hyperlink"/>
            <w:noProof/>
          </w:rPr>
          <w:t>Indhold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_Toc473198028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3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29" w:history="1">
        <w:r w:rsidR="00F86DC2" w:rsidRPr="007C61F0">
          <w:rPr>
            <w:rStyle w:val="Hyperlink"/>
            <w:noProof/>
          </w:rPr>
          <w:t>Introduktion til konfigurering til MBSDK hos partnerorganisationen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_Toc473198029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4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0" w:history="1">
        <w:r w:rsidR="00F86DC2" w:rsidRPr="007C61F0">
          <w:rPr>
            <w:rStyle w:val="Hyperlink"/>
            <w:noProof/>
          </w:rPr>
          <w:t>Oprettelse af DMP som Relying Party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_Toc473198030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5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1" w:history="1">
        <w:r w:rsidR="00F86DC2" w:rsidRPr="007C61F0">
          <w:rPr>
            <w:rStyle w:val="Hyperlink"/>
            <w:noProof/>
          </w:rPr>
          <w:t>Introduktion til importapplikationen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_Toc473198031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14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2" w:history="1">
        <w:r w:rsidR="00F86DC2" w:rsidRPr="007C61F0">
          <w:rPr>
            <w:rStyle w:val="Hyperlink"/>
            <w:noProof/>
          </w:rPr>
          <w:t>Konfiguration af ADFS-importapplikationen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_Toc473198032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15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3" w:history="1">
        <w:r w:rsidR="00F86DC2" w:rsidRPr="007C61F0">
          <w:rPr>
            <w:rStyle w:val="Hyperlink"/>
            <w:noProof/>
          </w:rPr>
          <w:t>Brug af ADFS-importapplikationen til import af claims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_Toc473198033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17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4" w:history="1">
        <w:r w:rsidR="00F86DC2" w:rsidRPr="007C61F0">
          <w:rPr>
            <w:rStyle w:val="Hyperlink"/>
            <w:noProof/>
          </w:rPr>
          <w:t>Brug af ADFS-importapplikationen til import af attributter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_Toc473198034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19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5" w:history="1">
        <w:r w:rsidR="00F86DC2" w:rsidRPr="007C61F0">
          <w:rPr>
            <w:rStyle w:val="Hyperlink"/>
            <w:noProof/>
          </w:rPr>
          <w:t>Brug af ADFS-importapplikationen til import af roller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_Toc473198035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21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6" w:history="1">
        <w:r w:rsidR="00F86DC2" w:rsidRPr="007C61F0">
          <w:rPr>
            <w:rStyle w:val="Hyperlink"/>
            <w:noProof/>
          </w:rPr>
          <w:t>Tilretning af claims i overensstemmelse med organisationens behov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_Toc473198036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24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7" w:history="1">
        <w:r w:rsidR="00F86DC2" w:rsidRPr="007C61F0">
          <w:rPr>
            <w:rStyle w:val="Hyperlink"/>
            <w:noProof/>
          </w:rPr>
          <w:t>Oprettelse af avancerede claims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_Toc473198037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24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8" w:history="1">
        <w:r w:rsidR="00F86DC2" w:rsidRPr="007C61F0">
          <w:rPr>
            <w:rStyle w:val="Hyperlink"/>
            <w:noProof/>
          </w:rPr>
          <w:t>Oprettelse af speciel claim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_Toc473198038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27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39" w:history="1">
        <w:r w:rsidR="00F86DC2" w:rsidRPr="007C61F0">
          <w:rPr>
            <w:rStyle w:val="Hyperlink"/>
            <w:noProof/>
          </w:rPr>
          <w:t>Tilpasning af claims, der er unikke for hver enkelt organisation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_Toc473198039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27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40" w:history="1">
        <w:r w:rsidR="00F86DC2" w:rsidRPr="007C61F0">
          <w:rPr>
            <w:rStyle w:val="Hyperlink"/>
            <w:noProof/>
          </w:rPr>
          <w:t>Aktivering af SSO til web services login på organisationens AD FS 3.0 server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_Toc473198040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30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41" w:history="1">
        <w:r w:rsidR="00F86DC2" w:rsidRPr="007C61F0">
          <w:rPr>
            <w:rStyle w:val="Hyperlink"/>
            <w:noProof/>
          </w:rPr>
          <w:t>Aktivering af endpoint til web services login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_Toc473198041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31</w:t>
        </w:r>
        <w:r w:rsidR="00F86DC2">
          <w:rPr>
            <w:noProof/>
            <w:webHidden/>
          </w:rPr>
          <w:fldChar w:fldCharType="end"/>
        </w:r>
      </w:hyperlink>
    </w:p>
    <w:p w:rsidR="00F86DC2" w:rsidRDefault="00330C2F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73198042" w:history="1">
        <w:r w:rsidR="00F86DC2" w:rsidRPr="007C61F0">
          <w:rPr>
            <w:rStyle w:val="Hyperlink"/>
            <w:noProof/>
          </w:rPr>
          <w:t>Aktivering af kryptering på udstedte tokens</w:t>
        </w:r>
        <w:r w:rsidR="00F86DC2">
          <w:rPr>
            <w:noProof/>
            <w:webHidden/>
          </w:rPr>
          <w:tab/>
        </w:r>
        <w:r w:rsidR="00F86DC2">
          <w:rPr>
            <w:noProof/>
            <w:webHidden/>
          </w:rPr>
          <w:fldChar w:fldCharType="begin"/>
        </w:r>
        <w:r w:rsidR="00F86DC2">
          <w:rPr>
            <w:noProof/>
            <w:webHidden/>
          </w:rPr>
          <w:instrText xml:space="preserve"> PAGEREF _Toc473198042 \h </w:instrText>
        </w:r>
        <w:r w:rsidR="00F86DC2">
          <w:rPr>
            <w:noProof/>
            <w:webHidden/>
          </w:rPr>
        </w:r>
        <w:r w:rsidR="00F86DC2">
          <w:rPr>
            <w:noProof/>
            <w:webHidden/>
          </w:rPr>
          <w:fldChar w:fldCharType="separate"/>
        </w:r>
        <w:r w:rsidR="00F86DC2">
          <w:rPr>
            <w:noProof/>
            <w:webHidden/>
          </w:rPr>
          <w:t>33</w:t>
        </w:r>
        <w:r w:rsidR="00F86DC2">
          <w:rPr>
            <w:noProof/>
            <w:webHidden/>
          </w:rPr>
          <w:fldChar w:fldCharType="end"/>
        </w:r>
      </w:hyperlink>
    </w:p>
    <w:p w:rsidR="00475D30" w:rsidRPr="009A281F" w:rsidRDefault="00490804" w:rsidP="00586BA9">
      <w:r w:rsidRPr="009A281F">
        <w:fldChar w:fldCharType="end"/>
      </w:r>
    </w:p>
    <w:p w:rsidR="00366D71" w:rsidRPr="009A281F" w:rsidRDefault="00475D30" w:rsidP="00366D71">
      <w:pPr>
        <w:pStyle w:val="Overskrift1"/>
      </w:pPr>
      <w:r w:rsidRPr="009A281F">
        <w:br w:type="page"/>
      </w:r>
      <w:bookmarkStart w:id="6" w:name="_Toc264478941"/>
      <w:bookmarkStart w:id="7" w:name="_Toc473198029"/>
      <w:r w:rsidR="00366D71" w:rsidRPr="009A281F">
        <w:lastRenderedPageBreak/>
        <w:t xml:space="preserve">Introduktion til </w:t>
      </w:r>
      <w:proofErr w:type="spellStart"/>
      <w:r w:rsidR="00366D71" w:rsidRPr="009A281F">
        <w:t>konfigurering</w:t>
      </w:r>
      <w:proofErr w:type="spellEnd"/>
      <w:r w:rsidR="00366D71" w:rsidRPr="009A281F">
        <w:t xml:space="preserve"> til MBSDK hos partnerorganisationen</w:t>
      </w:r>
      <w:bookmarkEnd w:id="6"/>
      <w:bookmarkEnd w:id="7"/>
    </w:p>
    <w:p w:rsidR="00366D71" w:rsidRPr="009A281F" w:rsidRDefault="00366D71" w:rsidP="00366D71">
      <w:r w:rsidRPr="009A281F">
        <w:t>Importapplikationen er bygget for at spare partnerorganisationsadministratoren for det manuelle og ensformige indtastningsarbejde, der er forbundet med den praktiske etablering af føderationsaftalen med MBSDK.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Når partnerorganisationen anvender importapplikationen skal der kun udføres følgende aktiviteter efter partnerorganisationen har installeret og konfigureret dets AD FS </w:t>
      </w:r>
      <w:r w:rsidR="00355232">
        <w:t>3.0</w:t>
      </w:r>
      <w:r w:rsidRPr="009A281F">
        <w:t xml:space="preserve">-server (se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r w:rsidR="004B4EDA">
        <w:t>SP</w:t>
      </w:r>
      <w:r w:rsidR="00355232">
        <w:t xml:space="preserve"> – AD FS 3.0</w:t>
      </w:r>
      <w:r w:rsidRPr="009A281F">
        <w:t>" for yderligere information) for at få MBSDK tilsluttet til partnerorganisationen: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Fremsendelse af informationer omkring AD FS </w:t>
      </w:r>
      <w:r w:rsidR="00355232">
        <w:t>3.0</w:t>
      </w:r>
      <w:r w:rsidRPr="009A281F">
        <w:t xml:space="preserve">-installationen til </w:t>
      </w:r>
      <w:proofErr w:type="spellStart"/>
      <w:r w:rsidRPr="009A281F">
        <w:t>MBSDK’s</w:t>
      </w:r>
      <w:proofErr w:type="spellEnd"/>
      <w:r w:rsidRPr="009A281F">
        <w:t xml:space="preserve"> administrator (se evt.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r w:rsidR="004B4EDA">
        <w:t>SP</w:t>
      </w:r>
      <w:r w:rsidRPr="009A281F">
        <w:t>" for yderligere information)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</w:p>
    <w:p w:rsidR="00450645" w:rsidRPr="009A281F" w:rsidRDefault="00450645" w:rsidP="00366D71">
      <w:pPr>
        <w:numPr>
          <w:ilvl w:val="0"/>
          <w:numId w:val="37"/>
        </w:numPr>
      </w:pPr>
      <w:r w:rsidRPr="009A281F">
        <w:t xml:space="preserve">Import af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0C427C" w:rsidRPr="009A281F">
        <w:t xml:space="preserve">(oprettelse af de nødvendige </w:t>
      </w:r>
      <w:proofErr w:type="spellStart"/>
      <w:r w:rsidR="000C427C" w:rsidRPr="009A281F">
        <w:t>claims</w:t>
      </w:r>
      <w:proofErr w:type="spellEnd"/>
      <w:r w:rsidR="000C427C" w:rsidRPr="009A281F">
        <w:t xml:space="preserve"> </w:t>
      </w:r>
      <w:proofErr w:type="spellStart"/>
      <w:r w:rsidR="000C427C" w:rsidRPr="009A281F">
        <w:t>descriptions</w:t>
      </w:r>
      <w:proofErr w:type="spellEnd"/>
      <w:r w:rsidR="000C427C" w:rsidRPr="009A281F">
        <w:t xml:space="preserve">) </w:t>
      </w:r>
      <w:r w:rsidRPr="009A281F">
        <w:t>ved hjælp af importapplikationen</w:t>
      </w:r>
    </w:p>
    <w:p w:rsidR="00450645" w:rsidRPr="009A281F" w:rsidRDefault="00450645" w:rsidP="00450645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Import af attributter </w:t>
      </w:r>
      <w:r w:rsidR="000C427C" w:rsidRPr="009A281F">
        <w:t xml:space="preserve">(oprettelse af de nødvendige </w:t>
      </w:r>
      <w:proofErr w:type="spellStart"/>
      <w:r w:rsidR="000C427C" w:rsidRPr="009A281F">
        <w:t>mapninger</w:t>
      </w:r>
      <w:proofErr w:type="spellEnd"/>
      <w:r w:rsidR="000C427C" w:rsidRPr="009A281F">
        <w:t xml:space="preserve"> mellem </w:t>
      </w:r>
      <w:proofErr w:type="spellStart"/>
      <w:r w:rsidR="000C427C" w:rsidRPr="009A281F">
        <w:t>claims</w:t>
      </w:r>
      <w:proofErr w:type="spellEnd"/>
      <w:r w:rsidR="000C427C" w:rsidRPr="009A281F">
        <w:t xml:space="preserve"> og Active Directory-attributter) </w:t>
      </w:r>
      <w:r w:rsidRPr="009A281F">
        <w:t>ved hjælp af importapplikationen</w:t>
      </w:r>
    </w:p>
    <w:p w:rsidR="00366D71" w:rsidRPr="009A281F" w:rsidRDefault="00366D71" w:rsidP="00366D71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>Import (og evt. oprettelse i Active Directory) af grupper ved hjælp af importapplikationen</w:t>
      </w:r>
    </w:p>
    <w:p w:rsidR="00366D71" w:rsidRPr="009A281F" w:rsidRDefault="00366D71" w:rsidP="009468FF">
      <w:pPr>
        <w:numPr>
          <w:ilvl w:val="1"/>
          <w:numId w:val="43"/>
        </w:numPr>
      </w:pPr>
      <w:r w:rsidRPr="009A281F">
        <w:t>Med brug af den gruppefil, der er fremsendt fra MBSDK</w:t>
      </w:r>
      <w:r w:rsidR="00386766">
        <w:t xml:space="preserve"> </w:t>
      </w:r>
    </w:p>
    <w:p w:rsidR="0059398D" w:rsidRPr="009A281F" w:rsidRDefault="005E7497" w:rsidP="00366D71">
      <w:pPr>
        <w:numPr>
          <w:ilvl w:val="0"/>
          <w:numId w:val="37"/>
        </w:numPr>
      </w:pPr>
      <w:r w:rsidRPr="009A281F"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</w:t>
      </w:r>
      <w:r w:rsidR="0059398D" w:rsidRPr="009A281F">
        <w:t xml:space="preserve">organisationens </w:t>
      </w:r>
      <w:r w:rsidRPr="009A281F">
        <w:t>behov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Validering af at det er muligt at få kontakt fra en af partnerorganisationens egne pc-klienter til </w:t>
      </w:r>
      <w:proofErr w:type="spellStart"/>
      <w:r w:rsidRPr="009A281F">
        <w:t>MBSDK’s</w:t>
      </w:r>
      <w:proofErr w:type="spellEnd"/>
      <w:r w:rsidRPr="009A281F">
        <w:t xml:space="preserve"> </w:t>
      </w:r>
      <w:proofErr w:type="spellStart"/>
      <w:r w:rsidRPr="009A281F">
        <w:t>ClaimApp</w:t>
      </w:r>
      <w:proofErr w:type="spellEnd"/>
      <w:r w:rsidRPr="009A281F">
        <w:t xml:space="preserve">-applikation samt validering af at </w:t>
      </w:r>
      <w:proofErr w:type="spellStart"/>
      <w:r w:rsidRPr="009A281F">
        <w:t>claims</w:t>
      </w:r>
      <w:proofErr w:type="spellEnd"/>
      <w:r w:rsidRPr="009A281F">
        <w:t xml:space="preserve"> bliver korrekt overført til samme.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Fra dette tidspunkt behøver partnerorganisationen ikke længere at bruge yderligere energi på AD FS </w:t>
      </w:r>
      <w:r w:rsidR="00401490">
        <w:t>3.0</w:t>
      </w:r>
      <w:r w:rsidR="00F47122" w:rsidRPr="009A281F">
        <w:t xml:space="preserve"> </w:t>
      </w:r>
      <w:r w:rsidRPr="009A281F">
        <w:t>for at føderationsløsningen til at fungere efter hensigten. Dvs. alt det efterfølgende arbejde består i at melde brugerne til og fra de ønskede Active Directory-grupper ovre i partnerorganisationens eget Active Directory.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 xml:space="preserve">Hele installations- og </w:t>
      </w:r>
      <w:proofErr w:type="spellStart"/>
      <w:r w:rsidRPr="009A281F">
        <w:rPr>
          <w:i/>
        </w:rPr>
        <w:t>konfigureringsforløbet</w:t>
      </w:r>
      <w:proofErr w:type="spellEnd"/>
      <w:r w:rsidRPr="009A281F">
        <w:rPr>
          <w:i/>
        </w:rPr>
        <w:t xml:space="preserve"> for AD FS </w:t>
      </w:r>
      <w:r w:rsidR="00401490">
        <w:rPr>
          <w:i/>
        </w:rPr>
        <w:t>3</w:t>
      </w:r>
      <w:r w:rsidRPr="009A281F">
        <w:rPr>
          <w:i/>
        </w:rPr>
        <w:t>.</w:t>
      </w:r>
      <w:r w:rsidR="00401490">
        <w:rPr>
          <w:i/>
        </w:rPr>
        <w:t>0</w:t>
      </w:r>
      <w:r w:rsidR="00F47122" w:rsidRPr="009A281F">
        <w:rPr>
          <w:i/>
        </w:rPr>
        <w:t xml:space="preserve"> </w:t>
      </w:r>
      <w:r w:rsidRPr="009A281F">
        <w:rPr>
          <w:i/>
        </w:rPr>
        <w:t xml:space="preserve">hos en partnerorganisation er beskrevet indgående i dokumentet "Introduktion til automatisk login mod Danmarks </w:t>
      </w:r>
      <w:proofErr w:type="spellStart"/>
      <w:r w:rsidRPr="009A281F">
        <w:rPr>
          <w:i/>
        </w:rPr>
        <w:t>Miljøportal</w:t>
      </w:r>
      <w:r w:rsidR="00386766">
        <w:rPr>
          <w:i/>
        </w:rPr>
        <w:t>’s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Safewhere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Identify</w:t>
      </w:r>
      <w:proofErr w:type="spellEnd"/>
      <w:r w:rsidR="00386766">
        <w:rPr>
          <w:i/>
        </w:rPr>
        <w:t xml:space="preserve"> </w:t>
      </w:r>
      <w:r w:rsidR="004B4EDA">
        <w:rPr>
          <w:i/>
        </w:rPr>
        <w:t>SP</w:t>
      </w:r>
      <w:r w:rsidR="00401490">
        <w:rPr>
          <w:i/>
        </w:rPr>
        <w:t xml:space="preserve"> – AD FS 3.0</w:t>
      </w:r>
      <w:r w:rsidRPr="009A281F">
        <w:rPr>
          <w:i/>
        </w:rPr>
        <w:t>".</w:t>
      </w:r>
    </w:p>
    <w:p w:rsidR="00366D71" w:rsidRPr="009A281F" w:rsidRDefault="00366D71">
      <w:pPr>
        <w:spacing w:line="240" w:lineRule="auto"/>
        <w:rPr>
          <w:i/>
        </w:rPr>
      </w:pPr>
      <w:r w:rsidRPr="009A281F">
        <w:rPr>
          <w:i/>
        </w:rPr>
        <w:br w:type="page"/>
      </w:r>
    </w:p>
    <w:p w:rsidR="00366D71" w:rsidRPr="009A281F" w:rsidRDefault="00366D71" w:rsidP="00366D71">
      <w:pPr>
        <w:pStyle w:val="Overskrift1"/>
      </w:pPr>
      <w:bookmarkStart w:id="8" w:name="_Toc264478942"/>
      <w:bookmarkStart w:id="9" w:name="_Toc473198030"/>
      <w:r w:rsidRPr="009A281F">
        <w:lastRenderedPageBreak/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  <w:bookmarkEnd w:id="8"/>
      <w:bookmarkEnd w:id="9"/>
    </w:p>
    <w:p w:rsidR="00366D71" w:rsidRPr="009A281F" w:rsidRDefault="00366D71" w:rsidP="00366D71">
      <w:r w:rsidRPr="009A281F">
        <w:t xml:space="preserve">Før importapplikationen køres skal </w:t>
      </w:r>
      <w:proofErr w:type="spellStart"/>
      <w:r w:rsidRPr="009A281F">
        <w:t>DMP's</w:t>
      </w:r>
      <w:proofErr w:type="spellEnd"/>
      <w:r w:rsidRPr="009A281F">
        <w:t xml:space="preserve"> </w:t>
      </w:r>
      <w:proofErr w:type="spellStart"/>
      <w:r w:rsidR="00E546EA">
        <w:t>Safewhere</w:t>
      </w:r>
      <w:proofErr w:type="spellEnd"/>
      <w:r w:rsidR="00E546EA">
        <w:t>*</w:t>
      </w:r>
      <w:proofErr w:type="spellStart"/>
      <w:r w:rsidR="00E546EA">
        <w:t>Identify</w:t>
      </w:r>
      <w:proofErr w:type="spellEnd"/>
      <w:r w:rsidR="00E546EA" w:rsidRPr="009A281F">
        <w:t xml:space="preserve"> SP </w:t>
      </w:r>
      <w:r w:rsidRPr="009A281F">
        <w:t xml:space="preserve">oprettes som </w:t>
      </w:r>
      <w:proofErr w:type="spellStart"/>
      <w:r w:rsidRPr="009A281F">
        <w:t>Relying</w:t>
      </w:r>
      <w:proofErr w:type="spellEnd"/>
      <w:r w:rsidRPr="009A281F">
        <w:t xml:space="preserve"> Party på partnerorganisationens AD FS </w:t>
      </w:r>
      <w:r w:rsidR="0034220A">
        <w:t>3</w:t>
      </w:r>
      <w:r w:rsidRPr="009A281F">
        <w:t>.0-server.</w:t>
      </w:r>
    </w:p>
    <w:p w:rsidR="00366D71" w:rsidRPr="009A281F" w:rsidRDefault="00366D71" w:rsidP="00366D71"/>
    <w:p w:rsidR="00366D71" w:rsidRPr="009A281F" w:rsidRDefault="00366D71" w:rsidP="00366D71">
      <w:proofErr w:type="spellStart"/>
      <w:r w:rsidRPr="009A281F">
        <w:t>DMP's</w:t>
      </w:r>
      <w:proofErr w:type="spellEnd"/>
      <w:r w:rsidRPr="009A281F">
        <w:t xml:space="preserve">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 SP oprettes som RP på AD FS </w:t>
      </w:r>
      <w:r w:rsidR="00E546EA">
        <w:t>3</w:t>
      </w:r>
      <w:r w:rsidRPr="009A281F">
        <w:t>.</w:t>
      </w:r>
      <w:r w:rsidR="00E546EA">
        <w:t>0</w:t>
      </w:r>
      <w:r w:rsidR="00422574" w:rsidRPr="009A281F">
        <w:t xml:space="preserve"> </w:t>
      </w:r>
      <w:r w:rsidRPr="009A281F">
        <w:t>på følgende vis:</w:t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t xml:space="preserve">Log på AD FS </w:t>
      </w:r>
      <w:r w:rsidR="00E546EA">
        <w:t>3.0</w:t>
      </w:r>
      <w:r w:rsidRPr="009A281F">
        <w:t>-serveren med administrator-rettigheder</w:t>
      </w:r>
    </w:p>
    <w:p w:rsidR="004122B1" w:rsidRPr="009468FF" w:rsidRDefault="004122B1" w:rsidP="00366D71">
      <w:pPr>
        <w:numPr>
          <w:ilvl w:val="0"/>
          <w:numId w:val="42"/>
        </w:numPr>
        <w:rPr>
          <w:lang w:val="en-US"/>
        </w:rPr>
      </w:pPr>
      <w:r w:rsidRPr="009468FF">
        <w:rPr>
          <w:lang w:val="en-US"/>
        </w:rPr>
        <w:t xml:space="preserve">Start AD FS </w:t>
      </w:r>
      <w:r w:rsidR="00E546EA">
        <w:rPr>
          <w:lang w:val="en-US"/>
        </w:rPr>
        <w:t>3</w:t>
      </w:r>
      <w:r w:rsidRPr="009468FF">
        <w:rPr>
          <w:lang w:val="en-US"/>
        </w:rPr>
        <w:t>.</w:t>
      </w:r>
      <w:r w:rsidR="00E546EA">
        <w:rPr>
          <w:lang w:val="en-US"/>
        </w:rPr>
        <w:t>0</w:t>
      </w:r>
      <w:r w:rsidR="00422574" w:rsidRPr="009468FF">
        <w:rPr>
          <w:lang w:val="en-US"/>
        </w:rPr>
        <w:t xml:space="preserve"> </w:t>
      </w:r>
      <w:r w:rsidRPr="009468FF">
        <w:rPr>
          <w:lang w:val="en-US"/>
        </w:rPr>
        <w:t>Management-</w:t>
      </w:r>
      <w:proofErr w:type="spellStart"/>
      <w:r w:rsidRPr="009468FF">
        <w:rPr>
          <w:lang w:val="en-US"/>
        </w:rPr>
        <w:t>applikationen</w:t>
      </w:r>
      <w:proofErr w:type="spellEnd"/>
    </w:p>
    <w:p w:rsidR="004122B1" w:rsidRPr="009A281F" w:rsidRDefault="004122B1" w:rsidP="00366D71">
      <w:pPr>
        <w:numPr>
          <w:ilvl w:val="0"/>
          <w:numId w:val="42"/>
        </w:numPr>
      </w:pPr>
      <w:proofErr w:type="spellStart"/>
      <w:r w:rsidRPr="009A281F">
        <w:t>Højreklik</w:t>
      </w:r>
      <w:proofErr w:type="spellEnd"/>
      <w:r w:rsidRPr="009A281F">
        <w:t xml:space="preserve"> på </w:t>
      </w:r>
      <w:proofErr w:type="spellStart"/>
      <w:r w:rsidRPr="009A281F">
        <w:t>Relying</w:t>
      </w:r>
      <w:proofErr w:type="spellEnd"/>
      <w:r w:rsidRPr="009A281F">
        <w:t xml:space="preserve"> Party Trusts og vælg </w:t>
      </w:r>
      <w:proofErr w:type="spellStart"/>
      <w:r w:rsidRPr="009A281F">
        <w:t>Add</w:t>
      </w:r>
      <w:proofErr w:type="spellEnd"/>
      <w:r w:rsidRPr="009A281F">
        <w:t xml:space="preserve"> </w:t>
      </w:r>
      <w:proofErr w:type="spellStart"/>
      <w:r w:rsidRPr="009A281F">
        <w:t>Relying</w:t>
      </w:r>
      <w:proofErr w:type="spellEnd"/>
      <w:r w:rsidRPr="009A281F">
        <w:t xml:space="preserve"> Party Trust...</w:t>
      </w:r>
      <w:r w:rsidR="003637F6" w:rsidRPr="003637F6">
        <w:rPr>
          <w:noProof/>
          <w:lang w:val="en-US" w:eastAsia="en-US"/>
        </w:rPr>
        <w:t xml:space="preserve"> </w:t>
      </w:r>
      <w:r w:rsidR="003637F6">
        <w:rPr>
          <w:noProof/>
        </w:rPr>
        <w:drawing>
          <wp:inline distT="0" distB="0" distL="0" distR="0" wp14:anchorId="1B6BC3B7" wp14:editId="6711210C">
            <wp:extent cx="6120130" cy="43840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>Tryk Start</w:t>
      </w:r>
      <w:r w:rsidR="003637F6" w:rsidRPr="003637F6">
        <w:rPr>
          <w:noProof/>
          <w:lang w:val="en-US" w:eastAsia="en-US"/>
        </w:rPr>
        <w:t xml:space="preserve"> </w:t>
      </w:r>
      <w:r w:rsidR="003637F6">
        <w:rPr>
          <w:noProof/>
        </w:rPr>
        <w:drawing>
          <wp:inline distT="0" distB="0" distL="0" distR="0" wp14:anchorId="048678A7" wp14:editId="16524841">
            <wp:extent cx="6120130" cy="49212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2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272B6C" w:rsidRDefault="004122B1" w:rsidP="00F0098D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lastRenderedPageBreak/>
        <w:t>Indtast</w:t>
      </w:r>
      <w:proofErr w:type="spellEnd"/>
      <w:r w:rsidRPr="00272B6C">
        <w:rPr>
          <w:lang w:val="en-US"/>
        </w:rPr>
        <w:t xml:space="preserve"> </w:t>
      </w:r>
      <w:hyperlink r:id="rId14" w:history="1">
        <w:r w:rsidR="00107F5E" w:rsidRPr="0092425F">
          <w:rPr>
            <w:rStyle w:val="Hyperlink"/>
            <w:lang w:val="en-US"/>
          </w:rPr>
          <w:t>https://log-in.miljoeportal.dk/runtime/wsfedauth/metadata.idp</w:t>
        </w:r>
      </w:hyperlink>
      <w:r w:rsidR="00107F5E" w:rsidRPr="00272B6C" w:rsidDel="00F0098D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"Import data about the relying party published online or on a local network"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Next.</w:t>
      </w:r>
      <w:r w:rsidR="00107F5E" w:rsidRPr="00107F5E">
        <w:rPr>
          <w:noProof/>
          <w:lang w:val="en-US" w:eastAsia="en-US"/>
        </w:rPr>
        <w:t xml:space="preserve"> </w:t>
      </w:r>
      <w:r w:rsidR="003637F6">
        <w:rPr>
          <w:noProof/>
        </w:rPr>
        <w:drawing>
          <wp:inline distT="0" distB="0" distL="0" distR="0" wp14:anchorId="6D35241C" wp14:editId="0EC62182">
            <wp:extent cx="6120130" cy="49364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3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3637F6">
        <w:rPr>
          <w:noProof/>
        </w:rPr>
        <w:drawing>
          <wp:inline distT="0" distB="0" distL="0" distR="0" wp14:anchorId="410D83F1" wp14:editId="6346F7CA">
            <wp:extent cx="6120130" cy="4912360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1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7F6" w:rsidRDefault="004122B1" w:rsidP="00366D71">
      <w:pPr>
        <w:numPr>
          <w:ilvl w:val="0"/>
          <w:numId w:val="42"/>
        </w:numPr>
      </w:pPr>
      <w:r w:rsidRPr="009A281F"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</w:p>
    <w:p w:rsidR="00714DCE" w:rsidRDefault="003637F6" w:rsidP="00787F76">
      <w:pPr>
        <w:ind w:left="360"/>
      </w:pPr>
      <w:r>
        <w:rPr>
          <w:noProof/>
        </w:rPr>
        <w:lastRenderedPageBreak/>
        <w:drawing>
          <wp:inline distT="0" distB="0" distL="0" distR="0" wp14:anchorId="40C68A12" wp14:editId="023F47D0">
            <wp:extent cx="6120130" cy="4929505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2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DCE" w:rsidRDefault="00714DCE" w:rsidP="00787F76">
      <w:pPr>
        <w:ind w:left="360"/>
      </w:pPr>
      <w:r>
        <w:t xml:space="preserve">Tryk </w:t>
      </w:r>
      <w:proofErr w:type="spellStart"/>
      <w:r>
        <w:t>Next</w:t>
      </w:r>
      <w:proofErr w:type="spellEnd"/>
    </w:p>
    <w:p w:rsidR="004122B1" w:rsidRPr="009A281F" w:rsidRDefault="00714DCE" w:rsidP="00787F76">
      <w:pPr>
        <w:ind w:left="360"/>
      </w:pPr>
      <w:r>
        <w:rPr>
          <w:noProof/>
        </w:rPr>
        <w:lastRenderedPageBreak/>
        <w:drawing>
          <wp:inline distT="0" distB="0" distL="0" distR="0" wp14:anchorId="1D51679C" wp14:editId="17C2601A">
            <wp:extent cx="6120130" cy="492760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787F76"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714DCE">
        <w:rPr>
          <w:noProof/>
        </w:rPr>
        <w:drawing>
          <wp:inline distT="0" distB="0" distL="0" distR="0" wp14:anchorId="3C861B11" wp14:editId="0A709E7D">
            <wp:extent cx="6120130" cy="4914265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1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Default="004122B1" w:rsidP="00366D71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t>Fjern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afkrydsningen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"Open the Edit Claim Rules dialog for this relying party trust when the wizard closes"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Close.</w:t>
      </w:r>
      <w:r w:rsidR="00254F3C" w:rsidRPr="00254F3C">
        <w:rPr>
          <w:noProof/>
          <w:lang w:val="en-US" w:eastAsia="en-US"/>
        </w:rPr>
        <w:t xml:space="preserve"> </w:t>
      </w:r>
    </w:p>
    <w:p w:rsidR="00CA769B" w:rsidRPr="00272B6C" w:rsidRDefault="00714DCE" w:rsidP="009468FF">
      <w:pPr>
        <w:ind w:left="360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FCCBF47" wp14:editId="293744E3">
            <wp:extent cx="6120130" cy="493649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3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272B6C" w:rsidRDefault="004122B1">
      <w:pPr>
        <w:rPr>
          <w:lang w:val="en-US"/>
        </w:rPr>
      </w:pPr>
    </w:p>
    <w:p w:rsidR="004A50AD" w:rsidRPr="009A281F" w:rsidRDefault="004A50AD" w:rsidP="004A50AD">
      <w:r w:rsidRPr="009A281F">
        <w:t>Derefter tilrettes DMP til kun at køre SAML 2.</w:t>
      </w:r>
      <w:r w:rsidR="009468FF">
        <w:t>1</w:t>
      </w:r>
      <w:r w:rsidR="009468FF" w:rsidRPr="009A281F">
        <w:t xml:space="preserve"> </w:t>
      </w:r>
      <w:r w:rsidRPr="009A281F">
        <w:t>på følgende vis:</w:t>
      </w:r>
    </w:p>
    <w:p w:rsidR="004A50AD" w:rsidRPr="009A281F" w:rsidRDefault="004A50AD" w:rsidP="004A50AD">
      <w:pPr>
        <w:numPr>
          <w:ilvl w:val="0"/>
          <w:numId w:val="42"/>
        </w:numPr>
      </w:pPr>
      <w:r w:rsidRPr="009A281F">
        <w:t xml:space="preserve">Åbn </w:t>
      </w:r>
      <w:proofErr w:type="spellStart"/>
      <w:r w:rsidRPr="009A281F">
        <w:t>PowerShell</w:t>
      </w:r>
      <w:proofErr w:type="spellEnd"/>
      <w:r w:rsidRPr="009A281F">
        <w:t xml:space="preserve"> på AD FS </w:t>
      </w:r>
      <w:r w:rsidR="00714DCE">
        <w:t>3</w:t>
      </w:r>
      <w:r w:rsidRPr="009A281F">
        <w:t>.</w:t>
      </w:r>
      <w:r w:rsidR="00714DCE">
        <w:t>0</w:t>
      </w:r>
      <w:r w:rsidRPr="009A281F">
        <w:t>-serveren med Administrator-rettigheder.</w:t>
      </w:r>
    </w:p>
    <w:p w:rsidR="004A50AD" w:rsidRPr="009A281F" w:rsidRDefault="004A50AD">
      <w:pPr>
        <w:numPr>
          <w:ilvl w:val="0"/>
          <w:numId w:val="42"/>
        </w:numPr>
      </w:pPr>
      <w:r w:rsidRPr="009A281F">
        <w:t xml:space="preserve">Kør </w:t>
      </w:r>
      <w:proofErr w:type="spellStart"/>
      <w:r w:rsidRPr="009A281F">
        <w:t>PowerShell</w:t>
      </w:r>
      <w:proofErr w:type="spellEnd"/>
      <w:r w:rsidRPr="009A281F">
        <w:t>-kommandoen:</w:t>
      </w:r>
    </w:p>
    <w:p w:rsidR="004A50AD" w:rsidRPr="00272B6C" w:rsidRDefault="004A50AD" w:rsidP="004A50AD">
      <w:pPr>
        <w:ind w:left="720"/>
        <w:rPr>
          <w:rFonts w:ascii="Courier New" w:hAnsi="Courier New" w:cs="Courier New"/>
          <w:lang w:val="en-US"/>
        </w:rPr>
      </w:pPr>
      <w:r w:rsidRPr="00272B6C">
        <w:rPr>
          <w:rFonts w:ascii="Courier New" w:hAnsi="Courier New" w:cs="Courier New"/>
          <w:lang w:val="en-US"/>
        </w:rPr>
        <w:t>Set-</w:t>
      </w:r>
      <w:proofErr w:type="spellStart"/>
      <w:r w:rsidRPr="00272B6C">
        <w:rPr>
          <w:rFonts w:ascii="Courier New" w:hAnsi="Courier New" w:cs="Courier New"/>
          <w:lang w:val="en-US"/>
        </w:rPr>
        <w:t>ADFSRelyingPartyTrust</w:t>
      </w:r>
      <w:proofErr w:type="spellEnd"/>
      <w:r w:rsidRPr="00272B6C">
        <w:rPr>
          <w:rFonts w:ascii="Courier New" w:hAnsi="Courier New" w:cs="Courier New"/>
          <w:lang w:val="en-US"/>
        </w:rPr>
        <w:t xml:space="preserve"> -</w:t>
      </w:r>
      <w:proofErr w:type="spellStart"/>
      <w:r w:rsidRPr="00272B6C">
        <w:rPr>
          <w:rFonts w:ascii="Courier New" w:hAnsi="Courier New" w:cs="Courier New"/>
          <w:lang w:val="en-US"/>
        </w:rPr>
        <w:t>TargetName</w:t>
      </w:r>
      <w:proofErr w:type="spellEnd"/>
      <w:r w:rsidRPr="00272B6C">
        <w:rPr>
          <w:rFonts w:ascii="Courier New" w:hAnsi="Courier New" w:cs="Courier New"/>
          <w:lang w:val="en-US"/>
        </w:rPr>
        <w:t xml:space="preserve"> 'log</w:t>
      </w:r>
      <w:r w:rsidR="00254F3C">
        <w:rPr>
          <w:rFonts w:ascii="Courier New" w:hAnsi="Courier New" w:cs="Courier New"/>
          <w:lang w:val="en-US"/>
        </w:rPr>
        <w:t>-</w:t>
      </w:r>
      <w:r w:rsidRPr="00272B6C">
        <w:rPr>
          <w:rFonts w:ascii="Courier New" w:hAnsi="Courier New" w:cs="Courier New"/>
          <w:lang w:val="en-US"/>
        </w:rPr>
        <w:t>in.miljoeportal.dk' -</w:t>
      </w:r>
      <w:proofErr w:type="spellStart"/>
      <w:r w:rsidRPr="00272B6C">
        <w:rPr>
          <w:rFonts w:ascii="Courier New" w:hAnsi="Courier New" w:cs="Courier New"/>
          <w:lang w:val="en-US"/>
        </w:rPr>
        <w:t>EncryptClaims</w:t>
      </w:r>
      <w:proofErr w:type="spellEnd"/>
      <w:r w:rsidRPr="00272B6C">
        <w:rPr>
          <w:rFonts w:ascii="Courier New" w:hAnsi="Courier New" w:cs="Courier New"/>
          <w:lang w:val="en-US"/>
        </w:rPr>
        <w:t xml:space="preserve"> $false -</w:t>
      </w:r>
      <w:proofErr w:type="spellStart"/>
      <w:r w:rsidRPr="00272B6C">
        <w:rPr>
          <w:rFonts w:ascii="Courier New" w:hAnsi="Courier New" w:cs="Courier New"/>
          <w:lang w:val="en-US"/>
        </w:rPr>
        <w:t>WSFedEndpoint</w:t>
      </w:r>
      <w:proofErr w:type="spellEnd"/>
      <w:r w:rsidRPr="00272B6C">
        <w:rPr>
          <w:rFonts w:ascii="Courier New" w:hAnsi="Courier New" w:cs="Courier New"/>
          <w:lang w:val="en-US"/>
        </w:rPr>
        <w:t xml:space="preserve"> ''</w:t>
      </w:r>
    </w:p>
    <w:p w:rsidR="004A50AD" w:rsidRPr="009A281F" w:rsidRDefault="004A50AD" w:rsidP="004A50AD">
      <w:pPr>
        <w:numPr>
          <w:ilvl w:val="0"/>
          <w:numId w:val="42"/>
        </w:numPr>
      </w:pPr>
      <w:r w:rsidRPr="009A281F">
        <w:lastRenderedPageBreak/>
        <w:t xml:space="preserve">Såfremt det går godt vil </w:t>
      </w:r>
      <w:proofErr w:type="spellStart"/>
      <w:r w:rsidRPr="009A281F">
        <w:t>PowerShell</w:t>
      </w:r>
      <w:proofErr w:type="spellEnd"/>
      <w:r w:rsidRPr="009A281F">
        <w:t xml:space="preserve"> kvitterer med en ny </w:t>
      </w:r>
      <w:proofErr w:type="spellStart"/>
      <w:r w:rsidRPr="009A281F">
        <w:t>kommandlinje</w:t>
      </w:r>
      <w:proofErr w:type="spellEnd"/>
      <w:r w:rsidR="009F0066" w:rsidRPr="0092425F">
        <w:rPr>
          <w:noProof/>
          <w:lang w:eastAsia="en-US"/>
        </w:rPr>
        <w:t xml:space="preserve"> </w:t>
      </w:r>
      <w:r w:rsidR="00CA769B" w:rsidRPr="009468FF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3D5F8612" wp14:editId="14A723E7">
            <wp:extent cx="5172075" cy="3791853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5114" cy="379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0AD" w:rsidRPr="009A281F" w:rsidRDefault="004A50AD" w:rsidP="004A50AD"/>
    <w:p w:rsidR="00BF192E" w:rsidRDefault="00BF192E" w:rsidP="00BF192E">
      <w:r>
        <w:t>Det er desuden vitalt at fjerne afkrydsningen i ”</w:t>
      </w:r>
      <w:proofErr w:type="spellStart"/>
      <w:r>
        <w:t>Automatically</w:t>
      </w:r>
      <w:proofErr w:type="spellEnd"/>
      <w:r>
        <w:t xml:space="preserve"> </w:t>
      </w:r>
      <w:proofErr w:type="spellStart"/>
      <w:r>
        <w:t>update</w:t>
      </w:r>
      <w:proofErr w:type="spellEnd"/>
      <w:r>
        <w:t xml:space="preserve"> </w:t>
      </w:r>
      <w:proofErr w:type="spellStart"/>
      <w:r>
        <w:t>relying</w:t>
      </w:r>
      <w:proofErr w:type="spellEnd"/>
      <w:r>
        <w:t xml:space="preserve"> party” i </w:t>
      </w:r>
      <w:proofErr w:type="spellStart"/>
      <w:r>
        <w:t>Monitoring</w:t>
      </w:r>
      <w:proofErr w:type="spellEnd"/>
      <w:r>
        <w:t xml:space="preserve">-fanebladet, da man ellers vil opleve at ændringen, der blev udført i sidste skridt, bliver fjernet og AD FS </w:t>
      </w:r>
      <w:r w:rsidR="00714DCE">
        <w:t>3</w:t>
      </w:r>
      <w:r>
        <w:t>.</w:t>
      </w:r>
      <w:r w:rsidR="00714DCE">
        <w:t>0</w:t>
      </w:r>
      <w:r>
        <w:t>-logins i de fleste tilfælde vil ophøre med at fungere.</w:t>
      </w:r>
    </w:p>
    <w:p w:rsidR="00C9753B" w:rsidRDefault="00C9753B" w:rsidP="00BF192E"/>
    <w:p w:rsidR="00BF192E" w:rsidRPr="009468FF" w:rsidRDefault="00254F3C" w:rsidP="00BF192E">
      <w:pPr>
        <w:rPr>
          <w:lang w:val="en-US"/>
        </w:rPr>
      </w:pPr>
      <w:r w:rsidRPr="002A7458">
        <w:rPr>
          <w:noProof/>
          <w:lang w:eastAsia="en-US"/>
        </w:rPr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2F922ABE" wp14:editId="157E7C10">
            <wp:extent cx="2374226" cy="2752725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92854" cy="2774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92E" w:rsidRDefault="00BF192E" w:rsidP="00BF192E">
      <w:pPr>
        <w:spacing w:line="240" w:lineRule="auto"/>
      </w:pPr>
    </w:p>
    <w:p w:rsidR="00BF192E" w:rsidRDefault="00BF192E" w:rsidP="00BF192E">
      <w:pPr>
        <w:spacing w:line="240" w:lineRule="auto"/>
        <w:rPr>
          <w:i/>
        </w:rPr>
      </w:pPr>
      <w:r w:rsidRPr="00725F05">
        <w:rPr>
          <w:i/>
        </w:rPr>
        <w:t>Hvis man har behov fo</w:t>
      </w:r>
      <w:r>
        <w:rPr>
          <w:i/>
        </w:rPr>
        <w:t xml:space="preserve">r at opdatere </w:t>
      </w:r>
      <w:proofErr w:type="spellStart"/>
      <w:r>
        <w:rPr>
          <w:i/>
        </w:rPr>
        <w:t>federation</w:t>
      </w:r>
      <w:proofErr w:type="spellEnd"/>
      <w:r>
        <w:rPr>
          <w:i/>
        </w:rPr>
        <w:t xml:space="preserve"> metadata vil det således være nødvendigt at genkøre </w:t>
      </w:r>
      <w:proofErr w:type="spellStart"/>
      <w:r>
        <w:rPr>
          <w:i/>
        </w:rPr>
        <w:t>PowerShell</w:t>
      </w:r>
      <w:proofErr w:type="spellEnd"/>
      <w:r>
        <w:rPr>
          <w:i/>
        </w:rPr>
        <w:t>-ændringen som angivet i sidste skridt umiddelbart efter opdateringen.</w:t>
      </w:r>
    </w:p>
    <w:p w:rsidR="002C5E2F" w:rsidRPr="00725F05" w:rsidRDefault="002C5E2F">
      <w:pPr>
        <w:spacing w:line="240" w:lineRule="auto"/>
        <w:rPr>
          <w:rFonts w:cs="Arial"/>
          <w:b/>
          <w:bCs/>
          <w:i/>
          <w:kern w:val="32"/>
          <w:sz w:val="28"/>
          <w:szCs w:val="32"/>
        </w:rPr>
      </w:pPr>
      <w:r w:rsidRPr="00725F05">
        <w:rPr>
          <w:i/>
        </w:rPr>
        <w:br w:type="page"/>
      </w:r>
    </w:p>
    <w:p w:rsidR="00C013D9" w:rsidRPr="009A281F" w:rsidRDefault="00B00A40" w:rsidP="00EC5450">
      <w:pPr>
        <w:pStyle w:val="Overskrift1"/>
      </w:pPr>
      <w:bookmarkStart w:id="10" w:name="_Toc473198031"/>
      <w:r w:rsidRPr="009A281F">
        <w:lastRenderedPageBreak/>
        <w:t>Introduktion til</w:t>
      </w:r>
      <w:r w:rsidR="00567A36" w:rsidRPr="009A281F">
        <w:t xml:space="preserve"> </w:t>
      </w:r>
      <w:r w:rsidR="001F1DDF" w:rsidRPr="009A281F">
        <w:t>import</w:t>
      </w:r>
      <w:r w:rsidR="00A50E19" w:rsidRPr="009A281F">
        <w:t>applikation</w:t>
      </w:r>
      <w:r w:rsidR="005455E8" w:rsidRPr="009A281F">
        <w:t>en</w:t>
      </w:r>
      <w:bookmarkEnd w:id="10"/>
    </w:p>
    <w:p w:rsidR="006C4568" w:rsidRPr="009A281F" w:rsidRDefault="0024007D" w:rsidP="00680CAF">
      <w:r w:rsidRPr="009A281F">
        <w:t>ADFS</w:t>
      </w:r>
      <w:r w:rsidR="005455E8" w:rsidRPr="009A281F">
        <w:t>-</w:t>
      </w:r>
      <w:r w:rsidR="001F1DDF" w:rsidRPr="009A281F">
        <w:t>import</w:t>
      </w:r>
      <w:r w:rsidRPr="009A281F">
        <w:t xml:space="preserve">applikationen </w:t>
      </w:r>
      <w:r w:rsidR="006C4568" w:rsidRPr="009A281F">
        <w:t xml:space="preserve">automatiserer oprettelsen hos partnerorganisationen af de nødvendige </w:t>
      </w:r>
      <w:proofErr w:type="spellStart"/>
      <w:r w:rsidR="00366D71" w:rsidRPr="009A281F">
        <w:t>claims</w:t>
      </w:r>
      <w:proofErr w:type="spellEnd"/>
      <w:r w:rsidR="00366D71" w:rsidRPr="009A281F">
        <w:t xml:space="preserve">, </w:t>
      </w:r>
      <w:r w:rsidR="00EC5450" w:rsidRPr="009A281F">
        <w:t xml:space="preserve">attributter og </w:t>
      </w:r>
      <w:r w:rsidR="006C4568" w:rsidRPr="009A281F">
        <w:t>grupper i Active Directory samt de nødvendige</w:t>
      </w:r>
      <w:r w:rsidR="00C9753B">
        <w:t xml:space="preserve"> </w:t>
      </w:r>
      <w:proofErr w:type="spellStart"/>
      <w:r w:rsidR="006C4568" w:rsidRPr="009A281F">
        <w:t>claim</w:t>
      </w:r>
      <w:r w:rsidR="00C9753B">
        <w:t>-</w:t>
      </w:r>
      <w:r w:rsidR="00A96B07" w:rsidRPr="009A281F">
        <w:t>mapninger</w:t>
      </w:r>
      <w:proofErr w:type="spellEnd"/>
      <w:r w:rsidR="006C4568" w:rsidRPr="009A281F">
        <w:t xml:space="preserve"> i ADFS</w:t>
      </w:r>
      <w:r w:rsidR="00A96B07" w:rsidRPr="009A281F">
        <w:t xml:space="preserve"> </w:t>
      </w:r>
      <w:r w:rsidR="00714DCE">
        <w:t>3</w:t>
      </w:r>
      <w:r w:rsidR="00A96B07" w:rsidRPr="009A281F">
        <w:t>.</w:t>
      </w:r>
      <w:r w:rsidR="00714DCE">
        <w:t>0</w:t>
      </w:r>
      <w:r w:rsidR="006C4568" w:rsidRPr="009A281F">
        <w:t>. Dette sker på basis af fil</w:t>
      </w:r>
      <w:r w:rsidR="00EC5450" w:rsidRPr="009A281F">
        <w:t>er</w:t>
      </w:r>
      <w:r w:rsidR="006C4568" w:rsidRPr="009A281F">
        <w:t>, der indeholder en liste</w:t>
      </w:r>
      <w:r w:rsidR="00EC5450" w:rsidRPr="009A281F">
        <w:t xml:space="preserve"> over de</w:t>
      </w:r>
      <w:r w:rsidR="001075B0" w:rsidRPr="009A281F">
        <w:t xml:space="preserve"> </w:t>
      </w:r>
      <w:proofErr w:type="spellStart"/>
      <w:r w:rsidR="001075B0" w:rsidRPr="009A281F">
        <w:t>claims</w:t>
      </w:r>
      <w:proofErr w:type="spellEnd"/>
      <w:r w:rsidR="001075B0" w:rsidRPr="009A281F">
        <w:t>,</w:t>
      </w:r>
      <w:r w:rsidR="00EC5450" w:rsidRPr="009A281F">
        <w:t xml:space="preserve"> attributter eller roller</w:t>
      </w:r>
      <w:r w:rsidR="006C4568" w:rsidRPr="009A281F">
        <w:t>, der er relevante for partnerorganisationen.</w:t>
      </w:r>
      <w:r w:rsidR="00035DDB" w:rsidRPr="009A281F">
        <w:t xml:space="preserve"> Dvs. du skal huske at rekvirere de relevante filer (dvs. XML-filer med en liste over de ønskede attributter eller roller) hos DMP.</w:t>
      </w:r>
    </w:p>
    <w:p w:rsidR="00EC5450" w:rsidRPr="009A281F" w:rsidRDefault="00EC5450" w:rsidP="00680CAF"/>
    <w:p w:rsidR="00EC5450" w:rsidRPr="009A281F" w:rsidRDefault="001F1DDF" w:rsidP="00680CAF">
      <w:r w:rsidRPr="009A281F">
        <w:t>Import</w:t>
      </w:r>
      <w:r w:rsidR="00EC5450" w:rsidRPr="009A281F">
        <w:t>applikationen fungerer kun i partnerorganisationen, der anvender Active Directory og Microsoft AD</w:t>
      </w:r>
      <w:r w:rsidR="008E400D" w:rsidRPr="009A281F">
        <w:t xml:space="preserve"> </w:t>
      </w:r>
      <w:r w:rsidR="00EC5450" w:rsidRPr="009A281F">
        <w:t>FS</w:t>
      </w:r>
      <w:r w:rsidR="008E400D" w:rsidRPr="009A281F">
        <w:t xml:space="preserve"> </w:t>
      </w:r>
      <w:r w:rsidR="00714DCE">
        <w:t>3</w:t>
      </w:r>
      <w:r w:rsidR="008E400D" w:rsidRPr="009A281F">
        <w:t>.</w:t>
      </w:r>
      <w:r w:rsidR="00714DCE">
        <w:t>0</w:t>
      </w:r>
      <w:r w:rsidR="00EC5450" w:rsidRPr="009A281F">
        <w:t>.</w:t>
      </w:r>
    </w:p>
    <w:p w:rsidR="006C4568" w:rsidRPr="009A281F" w:rsidRDefault="006C4568" w:rsidP="00680CAF"/>
    <w:p w:rsidR="006C4568" w:rsidRPr="009A281F" w:rsidRDefault="001F1DDF" w:rsidP="00680CAF">
      <w:r w:rsidRPr="009A281F">
        <w:t>Import</w:t>
      </w:r>
      <w:r w:rsidR="00EC5450" w:rsidRPr="009A281F">
        <w:t>a</w:t>
      </w:r>
      <w:r w:rsidR="000C284B" w:rsidRPr="009A281F">
        <w:t xml:space="preserve">pplikationen </w:t>
      </w:r>
      <w:r w:rsidR="00507FED" w:rsidRPr="009A281F">
        <w:rPr>
          <w:b/>
        </w:rPr>
        <w:t>skal</w:t>
      </w:r>
      <w:r w:rsidR="000C284B" w:rsidRPr="009A281F">
        <w:t xml:space="preserve"> </w:t>
      </w:r>
      <w:r w:rsidR="006C4568" w:rsidRPr="009A281F">
        <w:t xml:space="preserve">afvikles på </w:t>
      </w:r>
      <w:r w:rsidR="000C284B" w:rsidRPr="009A281F">
        <w:t xml:space="preserve">den </w:t>
      </w:r>
      <w:r w:rsidR="006C4568" w:rsidRPr="009A281F">
        <w:t>server i partnerorganisationen</w:t>
      </w:r>
      <w:r w:rsidR="000C284B" w:rsidRPr="009A281F">
        <w:t xml:space="preserve">, </w:t>
      </w:r>
      <w:r w:rsidR="006C4568" w:rsidRPr="009A281F">
        <w:t xml:space="preserve">som har </w:t>
      </w:r>
      <w:r w:rsidR="000C284B" w:rsidRPr="009A281F">
        <w:t>AD</w:t>
      </w:r>
      <w:r w:rsidR="008E400D" w:rsidRPr="009A281F">
        <w:t xml:space="preserve"> </w:t>
      </w:r>
      <w:r w:rsidR="000C284B" w:rsidRPr="009A281F">
        <w:t>FS</w:t>
      </w:r>
      <w:r w:rsidR="008E400D" w:rsidRPr="009A281F">
        <w:t xml:space="preserve"> </w:t>
      </w:r>
      <w:r w:rsidR="00714DCE">
        <w:t>3</w:t>
      </w:r>
      <w:r w:rsidR="008E400D" w:rsidRPr="009A281F">
        <w:t>.</w:t>
      </w:r>
      <w:r w:rsidR="00714DCE">
        <w:t>0</w:t>
      </w:r>
      <w:r w:rsidR="009468FF" w:rsidRPr="009A281F">
        <w:t xml:space="preserve"> </w:t>
      </w:r>
      <w:r w:rsidR="000C284B" w:rsidRPr="009A281F">
        <w:t>installeret. Hvis ADFS</w:t>
      </w:r>
      <w:r w:rsidR="006C4568" w:rsidRPr="009A281F">
        <w:t>-</w:t>
      </w:r>
      <w:r w:rsidR="000C284B" w:rsidRPr="009A281F">
        <w:t xml:space="preserve">installationen </w:t>
      </w:r>
      <w:r w:rsidR="00EC5450" w:rsidRPr="009A281F">
        <w:t xml:space="preserve">består af </w:t>
      </w:r>
      <w:r w:rsidR="000C284B" w:rsidRPr="009A281F">
        <w:t>flere servere i et NLB</w:t>
      </w:r>
      <w:r w:rsidR="006C4568" w:rsidRPr="009A281F">
        <w:t>-</w:t>
      </w:r>
      <w:r w:rsidR="000C284B" w:rsidRPr="009A281F">
        <w:t xml:space="preserve">miljø skal applikationen </w:t>
      </w:r>
      <w:r w:rsidR="00A96B07" w:rsidRPr="009A281F">
        <w:t xml:space="preserve">kun </w:t>
      </w:r>
      <w:r w:rsidR="00EC5450" w:rsidRPr="009A281F">
        <w:t xml:space="preserve">afvikles </w:t>
      </w:r>
      <w:r w:rsidR="00A96B07" w:rsidRPr="009A281F">
        <w:t>en gang</w:t>
      </w:r>
      <w:r w:rsidR="000C284B" w:rsidRPr="009A281F">
        <w:t>.</w:t>
      </w:r>
      <w:r w:rsidR="0024007D" w:rsidRPr="009A281F">
        <w:t xml:space="preserve"> </w:t>
      </w:r>
    </w:p>
    <w:p w:rsidR="006C4568" w:rsidRPr="009A281F" w:rsidRDefault="006C4568" w:rsidP="00680CAF"/>
    <w:p w:rsidR="00366D71" w:rsidRPr="009A281F" w:rsidRDefault="00366D71" w:rsidP="00366D71">
      <w:r w:rsidRPr="009A281F">
        <w:t xml:space="preserve">Applikationen skal afvikles i konteksten af en bruger, som har administratorrettigheder på AD FS </w:t>
      </w:r>
      <w:r w:rsidR="00714DCE">
        <w:t>3</w:t>
      </w:r>
      <w:r w:rsidRPr="009A281F">
        <w:t>.</w:t>
      </w:r>
      <w:r w:rsidR="00714DCE">
        <w:t>0</w:t>
      </w:r>
      <w:r w:rsidRPr="009A281F">
        <w:t>-serveren og har ret til at læse og oprette grupper i Active Directory.</w:t>
      </w:r>
    </w:p>
    <w:p w:rsidR="00035DDB" w:rsidRPr="009A281F" w:rsidRDefault="00035DDB" w:rsidP="00680CAF"/>
    <w:p w:rsidR="004102F1" w:rsidRPr="009A281F" w:rsidRDefault="00EC5450" w:rsidP="00680CAF">
      <w:r w:rsidRPr="009A281F">
        <w:t xml:space="preserve">Hvis der måtte komme filer med opdateringer til </w:t>
      </w:r>
      <w:proofErr w:type="spellStart"/>
      <w:r w:rsidR="001075B0" w:rsidRPr="009A281F">
        <w:t>claims</w:t>
      </w:r>
      <w:proofErr w:type="spellEnd"/>
      <w:r w:rsidR="001075B0" w:rsidRPr="009A281F">
        <w:t xml:space="preserve">, </w:t>
      </w:r>
      <w:r w:rsidRPr="009A281F">
        <w:t xml:space="preserve">attributter eller roller er det muligt at køre </w:t>
      </w:r>
      <w:r w:rsidR="001F1DDF" w:rsidRPr="009A281F">
        <w:t>import</w:t>
      </w:r>
      <w:r w:rsidRPr="009A281F">
        <w:t>applikationen igen.</w:t>
      </w:r>
      <w:r w:rsidR="00035DDB" w:rsidRPr="009A281F">
        <w:t xml:space="preserve"> </w:t>
      </w:r>
      <w:r w:rsidR="001F1DDF" w:rsidRPr="009A281F">
        <w:t>Import</w:t>
      </w:r>
      <w:r w:rsidR="00035DDB" w:rsidRPr="009A281F">
        <w:t xml:space="preserve">applikationen </w:t>
      </w:r>
      <w:r w:rsidR="00D72674" w:rsidRPr="009A281F">
        <w:t xml:space="preserve">er i stand til at </w:t>
      </w:r>
      <w:r w:rsidR="00035DDB" w:rsidRPr="009A281F">
        <w:t xml:space="preserve">ændre på de eksisterende </w:t>
      </w:r>
      <w:proofErr w:type="spellStart"/>
      <w:r w:rsidR="00A96B07" w:rsidRPr="009A281F">
        <w:t>mapninger</w:t>
      </w:r>
      <w:proofErr w:type="spellEnd"/>
      <w:r w:rsidR="00A96B07" w:rsidRPr="009A281F">
        <w:t xml:space="preserve"> for </w:t>
      </w:r>
      <w:r w:rsidR="00035DDB" w:rsidRPr="009A281F">
        <w:t>attributter eller roller</w:t>
      </w:r>
      <w:r w:rsidR="00D72674" w:rsidRPr="009A281F">
        <w:t xml:space="preserve">, oprette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descriptions</w:t>
      </w:r>
      <w:proofErr w:type="spellEnd"/>
      <w:r w:rsidR="00035DDB" w:rsidRPr="009A281F">
        <w:t xml:space="preserve"> </w:t>
      </w:r>
      <w:r w:rsidR="00A96B07" w:rsidRPr="009A281F">
        <w:t xml:space="preserve">samt </w:t>
      </w:r>
      <w:r w:rsidR="00035DDB" w:rsidRPr="009A281F">
        <w:t xml:space="preserve">tilføje </w:t>
      </w:r>
      <w:r w:rsidR="002B5B30" w:rsidRPr="009A281F">
        <w:t>Active Directory-grupper</w:t>
      </w:r>
      <w:r w:rsidR="00A96B07" w:rsidRPr="009A281F">
        <w:t>.</w:t>
      </w:r>
      <w:r w:rsidR="00035DDB" w:rsidRPr="009A281F">
        <w:t xml:space="preserve"> </w:t>
      </w:r>
      <w:r w:rsidR="00A96B07" w:rsidRPr="009A281F">
        <w:t>D</w:t>
      </w:r>
      <w:r w:rsidR="00035DDB" w:rsidRPr="009A281F">
        <w:t xml:space="preserve">en kan </w:t>
      </w:r>
      <w:r w:rsidR="00A96B07" w:rsidRPr="009A281F">
        <w:t xml:space="preserve">imidlertid </w:t>
      </w:r>
      <w:r w:rsidR="00035DDB" w:rsidRPr="009A281F">
        <w:t xml:space="preserve">ikke slette eksisterende </w:t>
      </w:r>
      <w:r w:rsidR="002B5B30" w:rsidRPr="009A281F">
        <w:t>Active Directory-grupper</w:t>
      </w:r>
      <w:r w:rsidR="00035DDB" w:rsidRPr="009A281F">
        <w:t>.</w:t>
      </w:r>
    </w:p>
    <w:p w:rsidR="004102F1" w:rsidRPr="009A281F" w:rsidRDefault="004102F1" w:rsidP="00680CAF"/>
    <w:p w:rsidR="007A2647" w:rsidRPr="009A281F" w:rsidRDefault="007A2647" w:rsidP="007A2647">
      <w:r w:rsidRPr="009A281F">
        <w:t xml:space="preserve">Importapplikationen udfører følgende opgaver, når den anvendes til import af </w:t>
      </w:r>
      <w:proofErr w:type="spellStart"/>
      <w:r w:rsidRPr="009A281F">
        <w:t>claims</w:t>
      </w:r>
      <w:proofErr w:type="spellEnd"/>
      <w:r w:rsidRPr="009A281F">
        <w:t>:</w:t>
      </w:r>
    </w:p>
    <w:p w:rsidR="007A2647" w:rsidRPr="009A281F" w:rsidRDefault="007A2647" w:rsidP="007A2647">
      <w:pPr>
        <w:numPr>
          <w:ilvl w:val="0"/>
          <w:numId w:val="34"/>
        </w:numPr>
      </w:pPr>
      <w:r w:rsidRPr="009A281F">
        <w:t xml:space="preserve">Oprettelse af de relevante </w:t>
      </w:r>
      <w:proofErr w:type="spellStart"/>
      <w:r w:rsidRPr="009A281F">
        <w:t>claims</w:t>
      </w:r>
      <w:proofErr w:type="spellEnd"/>
      <w:r w:rsidRPr="009A281F">
        <w:t xml:space="preserve"> i form af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 xml:space="preserve"> i ADFS.</w:t>
      </w:r>
    </w:p>
    <w:p w:rsidR="007A2647" w:rsidRPr="009A281F" w:rsidRDefault="007A2647" w:rsidP="00680CAF"/>
    <w:p w:rsidR="0024007D" w:rsidRPr="009A281F" w:rsidRDefault="001F1DDF" w:rsidP="00680CAF">
      <w:r w:rsidRPr="009A281F">
        <w:t>Import</w:t>
      </w:r>
      <w:r w:rsidR="004102F1" w:rsidRPr="009A281F">
        <w:t>a</w:t>
      </w:r>
      <w:r w:rsidR="000C284B" w:rsidRPr="009A281F">
        <w:t xml:space="preserve">pplikationen </w:t>
      </w:r>
      <w:r w:rsidR="004102F1" w:rsidRPr="009A281F">
        <w:t xml:space="preserve">udfører følgende </w:t>
      </w:r>
      <w:r w:rsidR="000A78B6" w:rsidRPr="009A281F">
        <w:t>opgaver</w:t>
      </w:r>
      <w:r w:rsidR="00035DDB" w:rsidRPr="009A281F">
        <w:t>, når den anvendes til import af attributter</w:t>
      </w:r>
      <w:r w:rsidR="0024007D" w:rsidRPr="009A281F">
        <w:t>:</w:t>
      </w:r>
    </w:p>
    <w:p w:rsidR="00AA3D54" w:rsidRPr="009A281F" w:rsidRDefault="00AA3D54" w:rsidP="00B81115">
      <w:pPr>
        <w:numPr>
          <w:ilvl w:val="0"/>
          <w:numId w:val="34"/>
        </w:numPr>
      </w:pPr>
      <w:r w:rsidRPr="009A281F">
        <w:t xml:space="preserve">Oprettelse af én </w:t>
      </w:r>
      <w:r w:rsidR="00D72674" w:rsidRPr="009A281F">
        <w:t xml:space="preserve">LDAP-baseret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</w:t>
      </w:r>
      <w:r w:rsidR="00D72674" w:rsidRPr="009A281F">
        <w:t xml:space="preserve">i ADFS </w:t>
      </w:r>
      <w:r w:rsidRPr="009A281F">
        <w:t>med navnet ”</w:t>
      </w:r>
      <w:r w:rsidR="007A2647" w:rsidRPr="009A281F">
        <w:t>AD-</w:t>
      </w:r>
      <w:proofErr w:type="spellStart"/>
      <w:r w:rsidR="007A2647" w:rsidRPr="009A281F">
        <w:t>a</w:t>
      </w:r>
      <w:r w:rsidRPr="009A281F">
        <w:t>ttributmapninger</w:t>
      </w:r>
      <w:proofErr w:type="spellEnd"/>
      <w:r w:rsidRPr="009A281F">
        <w:t xml:space="preserve">”, </w:t>
      </w:r>
      <w:r w:rsidR="00D72674" w:rsidRPr="009A281F">
        <w:t xml:space="preserve">som </w:t>
      </w:r>
      <w:r w:rsidRPr="009A281F">
        <w:t>indeholde</w:t>
      </w:r>
      <w:r w:rsidR="00D72674" w:rsidRPr="009A281F">
        <w:t>r</w:t>
      </w:r>
      <w:r w:rsidRPr="009A281F">
        <w:t xml:space="preserve"> </w:t>
      </w:r>
      <w:proofErr w:type="spellStart"/>
      <w:r w:rsidRPr="009A281F">
        <w:t>mappninger</w:t>
      </w:r>
      <w:proofErr w:type="spellEnd"/>
      <w:r w:rsidRPr="009A281F">
        <w:t xml:space="preserve"> </w:t>
      </w:r>
      <w:r w:rsidR="00D72674" w:rsidRPr="009A281F">
        <w:t xml:space="preserve">fra de relevante AD-attributter </w:t>
      </w:r>
      <w:r w:rsidRPr="009A281F">
        <w:t xml:space="preserve">til de oprettede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="00255E7D" w:rsidRPr="009A281F">
        <w:t>.</w:t>
      </w:r>
    </w:p>
    <w:p w:rsidR="00255E7D" w:rsidRPr="009A281F" w:rsidRDefault="00255E7D" w:rsidP="00B81115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366D71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</w:t>
      </w:r>
    </w:p>
    <w:p w:rsidR="0061765C" w:rsidRPr="009A281F" w:rsidRDefault="0061765C" w:rsidP="0061765C"/>
    <w:p w:rsidR="00035DDB" w:rsidRPr="009A281F" w:rsidRDefault="001F1DDF" w:rsidP="0061765C">
      <w:r w:rsidRPr="009A281F">
        <w:t>Import</w:t>
      </w:r>
      <w:r w:rsidR="00035DDB" w:rsidRPr="009A281F">
        <w:t>applikationen udfører følgende opgaver, når den anvendes til import af roller:</w:t>
      </w:r>
    </w:p>
    <w:p w:rsidR="00035DDB" w:rsidRPr="009A281F" w:rsidRDefault="00035DDB" w:rsidP="00035DDB">
      <w:pPr>
        <w:numPr>
          <w:ilvl w:val="0"/>
          <w:numId w:val="34"/>
        </w:numPr>
      </w:pPr>
      <w:r w:rsidRPr="009A281F">
        <w:t>Oprettelse af de relevante roller – i form af Security Groups – i Active Directory.</w:t>
      </w:r>
    </w:p>
    <w:p w:rsidR="00687DA0" w:rsidRPr="009A281F" w:rsidRDefault="00035DDB">
      <w:pPr>
        <w:numPr>
          <w:ilvl w:val="0"/>
          <w:numId w:val="34"/>
        </w:numPr>
      </w:pPr>
      <w:r w:rsidRPr="009A281F">
        <w:t xml:space="preserve">Oprettelse af </w:t>
      </w:r>
      <w:r w:rsidR="00D72674" w:rsidRPr="009A281F">
        <w:t xml:space="preserve">en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</w:t>
      </w:r>
      <w:proofErr w:type="spellEnd"/>
      <w:r w:rsidR="00D72674" w:rsidRPr="009A281F">
        <w:t xml:space="preserve"> i ADFS</w:t>
      </w:r>
      <w:r w:rsidR="00D72674" w:rsidRPr="009A281F" w:rsidDel="00D72674">
        <w:t xml:space="preserve"> </w:t>
      </w:r>
      <w:r w:rsidR="00D72674" w:rsidRPr="009A281F">
        <w:t xml:space="preserve">for hver enkelt Active Directory-gruppe. Hver af disse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rules</w:t>
      </w:r>
      <w:proofErr w:type="spellEnd"/>
      <w:r w:rsidR="00D72674" w:rsidRPr="009A281F">
        <w:t xml:space="preserve"> bærer gruppens </w:t>
      </w:r>
      <w:proofErr w:type="gramStart"/>
      <w:r w:rsidR="00D72674" w:rsidRPr="009A281F">
        <w:t xml:space="preserve">navn </w:t>
      </w:r>
      <w:r w:rsidRPr="009A281F">
        <w:t>.</w:t>
      </w:r>
      <w:proofErr w:type="gramEnd"/>
    </w:p>
    <w:p w:rsidR="00687DA0" w:rsidRPr="009A281F" w:rsidRDefault="00AA3D54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255E7D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opsætningen.</w:t>
      </w:r>
    </w:p>
    <w:p w:rsidR="008436BF" w:rsidRPr="009A281F" w:rsidRDefault="00DC71C2" w:rsidP="008436BF">
      <w:pPr>
        <w:pStyle w:val="Overskrift1"/>
      </w:pPr>
      <w:r w:rsidRPr="009A281F">
        <w:br w:type="page"/>
      </w:r>
      <w:bookmarkStart w:id="11" w:name="_Toc473198032"/>
      <w:r w:rsidR="008436BF" w:rsidRPr="009A281F">
        <w:lastRenderedPageBreak/>
        <w:t>Konfiguration af ADFS-</w:t>
      </w:r>
      <w:r w:rsidR="001F1DDF" w:rsidRPr="009A281F">
        <w:t>import</w:t>
      </w:r>
      <w:r w:rsidR="008436BF" w:rsidRPr="009A281F">
        <w:t>applikationen</w:t>
      </w:r>
      <w:bookmarkEnd w:id="11"/>
    </w:p>
    <w:p w:rsidR="008436BF" w:rsidRPr="009A281F" w:rsidRDefault="008436BF" w:rsidP="008436BF">
      <w:r w:rsidRPr="009A281F">
        <w:t>Applikationen konfigureres i konfigurationsfilen ”</w:t>
      </w:r>
      <w:proofErr w:type="spellStart"/>
      <w:r w:rsidRPr="009A281F">
        <w:t>AdfsGroupClaimImport.exe.config</w:t>
      </w:r>
      <w:proofErr w:type="spellEnd"/>
      <w:r w:rsidRPr="009A281F">
        <w:t xml:space="preserve">”, som ligger i samme folder som applikationen. Filen kan åbnes i notepad.exe eller en anden teksteditor. </w:t>
      </w:r>
    </w:p>
    <w:p w:rsidR="008436BF" w:rsidRPr="009A281F" w:rsidRDefault="008436BF" w:rsidP="008436BF"/>
    <w:p w:rsidR="008436BF" w:rsidRPr="009A281F" w:rsidRDefault="008436BF" w:rsidP="008436BF">
      <w:r w:rsidRPr="009A281F">
        <w:t xml:space="preserve">Nedenfor er vist en konfigurationsfil, hvor de </w:t>
      </w:r>
      <w:r w:rsidR="00C452F9" w:rsidRPr="009A281F">
        <w:t xml:space="preserve">elementer, der skal ændres </w:t>
      </w:r>
      <w:r w:rsidRPr="009A281F">
        <w:t>er angivet med fed skrift.</w:t>
      </w:r>
    </w:p>
    <w:p w:rsidR="008436BF" w:rsidRPr="009A281F" w:rsidRDefault="008436BF" w:rsidP="008436BF"/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&lt;?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xml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version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1.0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encoding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utf-8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?&gt;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configuration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D2094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</w:p>
    <w:p w:rsidR="00255E7D" w:rsidRPr="00272B6C" w:rsidRDefault="002D2094" w:rsidP="002D2094">
      <w:pPr>
        <w:autoSpaceDE w:val="0"/>
        <w:autoSpaceDN w:val="0"/>
        <w:adjustRightInd w:val="0"/>
        <w:spacing w:line="240" w:lineRule="auto"/>
        <w:ind w:left="1134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 xml:space="preserve">       </w:t>
      </w:r>
      <w:r w:rsidR="00255E7D"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type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GAD.ADToolBox.ADToolBoxConfigurationSectionHandler,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br/>
        <w:t xml:space="preserve"> 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GAD.ADToolBox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/&gt;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LDAP://dc1.kommune.dk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dc=kommune,dc=dk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="002D2094"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False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&gt;kommuneadm&lt;/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&gt;megethemmeligt&lt;/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255E7D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714DCE" w:rsidRDefault="00714DCE" w:rsidP="00787F76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val="en-US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 xml:space="preserve">    &lt;!--</w:t>
      </w:r>
      <w:r>
        <w:rPr>
          <w:rFonts w:ascii="Consolas" w:hAnsi="Consolas" w:cs="Consolas"/>
          <w:color w:val="008000"/>
          <w:sz w:val="19"/>
          <w:szCs w:val="19"/>
          <w:highlight w:val="white"/>
          <w:lang w:val="en-US"/>
        </w:rPr>
        <w:t>Version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--&gt;</w:t>
      </w:r>
    </w:p>
    <w:p w:rsidR="00714DCE" w:rsidRPr="00272B6C" w:rsidRDefault="00714DCE" w:rsidP="00714DC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 xml:space="preserve">  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val="en-US"/>
        </w:rPr>
        <w:t>add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  <w:lang w:val="en-US"/>
        </w:rPr>
        <w:t>key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=</w:t>
      </w:r>
      <w:r>
        <w:rPr>
          <w:rFonts w:ascii="Consolas" w:hAnsi="Consolas" w:cs="Consolas"/>
          <w:color w:val="000000"/>
          <w:sz w:val="19"/>
          <w:szCs w:val="19"/>
          <w:highlight w:val="white"/>
          <w:lang w:val="en-US"/>
        </w:rPr>
        <w:t>"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Version</w:t>
      </w:r>
      <w:r>
        <w:rPr>
          <w:rFonts w:ascii="Consolas" w:hAnsi="Consolas" w:cs="Consolas"/>
          <w:color w:val="000000"/>
          <w:sz w:val="19"/>
          <w:szCs w:val="19"/>
          <w:highlight w:val="white"/>
          <w:lang w:val="en-US"/>
        </w:rPr>
        <w:t>"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  <w:lang w:val="en-US"/>
        </w:rPr>
        <w:t>value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=</w:t>
      </w:r>
      <w:r>
        <w:rPr>
          <w:rFonts w:ascii="Consolas" w:hAnsi="Consolas" w:cs="Consolas"/>
          <w:color w:val="000000"/>
          <w:sz w:val="19"/>
          <w:szCs w:val="19"/>
          <w:highlight w:val="white"/>
          <w:lang w:val="en-US"/>
        </w:rPr>
        <w:t>"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IDENTIFY</w:t>
      </w:r>
      <w:r>
        <w:rPr>
          <w:rFonts w:ascii="Consolas" w:hAnsi="Consolas" w:cs="Consolas"/>
          <w:color w:val="000000"/>
          <w:sz w:val="19"/>
          <w:szCs w:val="19"/>
          <w:highlight w:val="white"/>
          <w:lang w:val="en-US"/>
        </w:rPr>
        <w:t>"</w:t>
      </w:r>
      <w:r>
        <w:rPr>
          <w:rFonts w:ascii="Consolas" w:hAnsi="Consolas" w:cs="Consolas"/>
          <w:color w:val="0000FF"/>
          <w:sz w:val="19"/>
          <w:szCs w:val="19"/>
          <w:highlight w:val="white"/>
          <w:lang w:val="en-US"/>
        </w:rPr>
        <w:t>/&gt;</w:t>
      </w:r>
    </w:p>
    <w:p w:rsidR="00714DCE" w:rsidRDefault="00714DCE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&lt;!--</w:t>
      </w:r>
      <w:r w:rsidRPr="00272B6C">
        <w:rPr>
          <w:rFonts w:ascii="Courier New" w:hAnsi="Courier New" w:cs="Courier New"/>
          <w:noProof/>
          <w:color w:val="008000"/>
          <w:sz w:val="20"/>
          <w:szCs w:val="20"/>
          <w:lang w:val="en-US" w:eastAsia="en-US"/>
        </w:rPr>
        <w:t>ADFS Property Import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--&gt;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default_federation_partner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https://log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-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in.miljoeportal.dk/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runtime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AD_attribute_mapping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AD-attributmapninger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255E7D" w:rsidRPr="00272B6C" w:rsidRDefault="00F53E8C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default_role_claim_type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http://www.miljoeportal.dk/roles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8436BF" w:rsidRPr="009A281F" w:rsidRDefault="00255E7D" w:rsidP="00255E7D">
      <w:pPr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</w:pP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&lt;/</w:t>
      </w:r>
      <w:r w:rsidRPr="009A281F">
        <w:rPr>
          <w:rFonts w:ascii="Courier New" w:hAnsi="Courier New" w:cs="Courier New"/>
          <w:noProof/>
          <w:color w:val="A31515"/>
          <w:sz w:val="20"/>
          <w:szCs w:val="20"/>
          <w:lang w:eastAsia="en-US"/>
        </w:rPr>
        <w:t>configuration</w:t>
      </w: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&gt;</w:t>
      </w:r>
    </w:p>
    <w:p w:rsidR="008436BF" w:rsidRPr="009A281F" w:rsidRDefault="008436BF" w:rsidP="008436BF">
      <w:pPr>
        <w:numPr>
          <w:ilvl w:val="0"/>
          <w:numId w:val="36"/>
        </w:numPr>
      </w:pPr>
      <w:proofErr w:type="spellStart"/>
      <w:r w:rsidRPr="009A281F">
        <w:t>LdapPath</w:t>
      </w:r>
      <w:proofErr w:type="spellEnd"/>
    </w:p>
    <w:p w:rsidR="0063671C" w:rsidRPr="009A281F" w:rsidRDefault="00AD56F2" w:rsidP="0063671C">
      <w:pPr>
        <w:ind w:left="567"/>
      </w:pPr>
      <w:r w:rsidRPr="009A281F">
        <w:t>Angiver LDAP-navnet i overensstemmelse med DNS-syntaksen til en Active Directory DC i det domæne, der skal oprettes grupper i. Såfremt man er ligeglad med hvilken DC, der vælges i det pågældende domæne kan man nøjes med at angive domænenavnet.</w:t>
      </w:r>
    </w:p>
    <w:p w:rsidR="000A7571" w:rsidRPr="009A281F" w:rsidRDefault="00AD56F2" w:rsidP="000A7571">
      <w:pPr>
        <w:numPr>
          <w:ilvl w:val="0"/>
          <w:numId w:val="36"/>
        </w:numPr>
      </w:pPr>
      <w:proofErr w:type="spellStart"/>
      <w:r w:rsidRPr="009A281F">
        <w:t>DomainRoot</w:t>
      </w:r>
      <w:proofErr w:type="spellEnd"/>
    </w:p>
    <w:p w:rsidR="000A7571" w:rsidRPr="009A281F" w:rsidRDefault="00AD56F2" w:rsidP="000A7571">
      <w:pPr>
        <w:ind w:left="567"/>
      </w:pPr>
      <w:r w:rsidRPr="009A281F">
        <w:lastRenderedPageBreak/>
        <w:t xml:space="preserve">Angiver LDAP-stien i overensstemmelse med DN-syntaksen til Active Directory roddomænet (dvs. det første domæne i Active Directory </w:t>
      </w:r>
      <w:proofErr w:type="spellStart"/>
      <w:r w:rsidRPr="009A281F">
        <w:t>forest’en</w:t>
      </w:r>
      <w:proofErr w:type="spellEnd"/>
      <w:r w:rsidRPr="009A281F">
        <w:t>).</w:t>
      </w:r>
    </w:p>
    <w:p w:rsidR="0063671C" w:rsidRPr="009A281F" w:rsidRDefault="00AD56F2" w:rsidP="0063671C">
      <w:pPr>
        <w:numPr>
          <w:ilvl w:val="0"/>
          <w:numId w:val="36"/>
        </w:numPr>
      </w:pPr>
      <w:proofErr w:type="spellStart"/>
      <w:r w:rsidRPr="009A281F">
        <w:t>Impersonate</w:t>
      </w:r>
      <w:proofErr w:type="spellEnd"/>
    </w:p>
    <w:p w:rsidR="0063671C" w:rsidRPr="009A281F" w:rsidRDefault="00AD56F2" w:rsidP="0063671C">
      <w:pPr>
        <w:ind w:left="567"/>
      </w:pPr>
      <w:r w:rsidRPr="009A281F">
        <w:t>Skal sættes til True, hvis værktøjet skal køre i den nuværende brugers kontekst.</w:t>
      </w:r>
    </w:p>
    <w:p w:rsidR="00D72674" w:rsidRPr="009A281F" w:rsidRDefault="00AD56F2" w:rsidP="00D72674">
      <w:pPr>
        <w:numPr>
          <w:ilvl w:val="0"/>
          <w:numId w:val="36"/>
        </w:numPr>
      </w:pPr>
      <w:proofErr w:type="spellStart"/>
      <w:r w:rsidRPr="009A281F">
        <w:t>UserName</w:t>
      </w:r>
      <w:proofErr w:type="spellEnd"/>
      <w:r w:rsidRPr="009A281F">
        <w:t xml:space="preserve">, Password og Domain skal være udfyldt, såfremt </w:t>
      </w:r>
      <w:proofErr w:type="spellStart"/>
      <w:r w:rsidRPr="009A281F">
        <w:t>Impersonate</w:t>
      </w:r>
      <w:proofErr w:type="spellEnd"/>
      <w:r w:rsidRPr="009A281F">
        <w:t xml:space="preserve"> er sat til False</w:t>
      </w:r>
    </w:p>
    <w:p w:rsidR="00D72674" w:rsidRPr="009A281F" w:rsidRDefault="00AD56F2" w:rsidP="00D72674">
      <w:pPr>
        <w:ind w:left="567"/>
      </w:pPr>
      <w:r w:rsidRPr="009A281F">
        <w:t xml:space="preserve">Når </w:t>
      </w:r>
      <w:proofErr w:type="spellStart"/>
      <w:r w:rsidRPr="009A281F">
        <w:t>Impersonate</w:t>
      </w:r>
      <w:proofErr w:type="spellEnd"/>
      <w:r w:rsidRPr="009A281F">
        <w:t xml:space="preserve"> sættes til False skal der angives brugernavn, password og domain på en bruger med Domain Administrator-rettigheder.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default_federation_partner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3A7D9C" w:rsidRPr="009A281F" w:rsidRDefault="00AD56F2">
      <w:pPr>
        <w:ind w:left="567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>I ADFS-konfigurationen er denne sat til ’</w:t>
      </w:r>
      <w:r w:rsidRPr="009A281F">
        <w:rPr>
          <w:rFonts w:cs="Arial"/>
          <w:noProof/>
          <w:color w:val="000000" w:themeColor="text1"/>
        </w:rPr>
        <w:t>https://log</w:t>
      </w:r>
      <w:r w:rsidR="00852B23">
        <w:rPr>
          <w:rFonts w:cs="Arial"/>
          <w:noProof/>
          <w:color w:val="000000" w:themeColor="text1"/>
        </w:rPr>
        <w:t>-</w:t>
      </w:r>
      <w:r w:rsidRPr="009A281F">
        <w:rPr>
          <w:rFonts w:cs="Arial"/>
          <w:noProof/>
          <w:color w:val="000000" w:themeColor="text1"/>
        </w:rPr>
        <w:t>in.miljoeportal.dk/</w:t>
      </w:r>
      <w:r w:rsidR="00852B23">
        <w:rPr>
          <w:rFonts w:cs="Arial"/>
          <w:noProof/>
          <w:color w:val="000000" w:themeColor="text1"/>
        </w:rPr>
        <w:t>runtime</w:t>
      </w:r>
      <w:r w:rsidRPr="009A281F">
        <w:rPr>
          <w:rFonts w:cs="Arial"/>
          <w:noProof/>
          <w:color w:val="000000" w:themeColor="text1"/>
        </w:rPr>
        <w:t xml:space="preserve">/’, denne værdi angiver en Identifier på en Relying Party i ADFS konfigurationen. </w:t>
      </w:r>
    </w:p>
    <w:p w:rsidR="003A7D9C" w:rsidRPr="009A281F" w:rsidRDefault="00AD56F2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AD_attribute_mapping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 xml:space="preserve">   I ADFS-konfigurationen er denne sat til ’</w:t>
      </w:r>
      <w:r w:rsidRPr="009A281F">
        <w:rPr>
          <w:rFonts w:cs="Arial"/>
          <w:noProof/>
          <w:color w:val="000000" w:themeColor="text1"/>
        </w:rPr>
        <w:t>AD-attributmapninger’,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Denne værdi benyttes til at navngive en LDAP Claim Rule på den som oprettes på   </w:t>
      </w:r>
    </w:p>
    <w:p w:rsidR="003A7D9C" w:rsidRPr="009A281F" w:rsidRDefault="00AD56F2">
      <w:pPr>
        <w:ind w:left="360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 specificerede Relying Party i forbindelse med imort af attributter.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default_role_claim_type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D72674" w:rsidRPr="009A281F" w:rsidRDefault="00AD56F2" w:rsidP="00D72674">
      <w:pPr>
        <w:ind w:left="567"/>
      </w:pPr>
      <w:r w:rsidRPr="009A281F">
        <w:rPr>
          <w:rFonts w:cs="Arial"/>
          <w:noProof/>
          <w:lang w:eastAsia="en-US"/>
        </w:rPr>
        <w:t xml:space="preserve">I ADFS-konfigurationen er denne sat </w:t>
      </w:r>
      <w:r w:rsidRPr="009A281F">
        <w:rPr>
          <w:rFonts w:cs="Arial"/>
          <w:noProof/>
          <w:color w:val="000000" w:themeColor="text1"/>
          <w:lang w:eastAsia="en-US"/>
        </w:rPr>
        <w:t>som standard til ’</w:t>
      </w:r>
      <w:r w:rsidRPr="009A281F">
        <w:rPr>
          <w:rFonts w:cs="Arial"/>
          <w:noProof/>
          <w:color w:val="000000" w:themeColor="text1"/>
        </w:rPr>
        <w:t>http://www.miljoeportal.dk/roles’</w:t>
      </w:r>
      <w:r w:rsidRPr="009A281F">
        <w:rPr>
          <w:rFonts w:cs="Arial"/>
          <w:noProof/>
          <w:lang w:eastAsia="en-US"/>
        </w:rPr>
        <w:t>, Denne URL værdi anvendes i forbindelse med import af roller</w:t>
      </w:r>
      <w:r w:rsidR="007A2647" w:rsidRPr="009A281F">
        <w:rPr>
          <w:rFonts w:cs="Arial"/>
          <w:noProof/>
          <w:lang w:eastAsia="en-US"/>
        </w:rPr>
        <w:t>,</w:t>
      </w:r>
      <w:r w:rsidRPr="009A281F">
        <w:rPr>
          <w:rFonts w:cs="Arial"/>
          <w:noProof/>
          <w:lang w:eastAsia="en-US"/>
        </w:rPr>
        <w:t xml:space="preserve"> når en </w:t>
      </w:r>
      <w:r w:rsidR="007A2647" w:rsidRPr="009A281F">
        <w:rPr>
          <w:rFonts w:cs="Arial"/>
          <w:noProof/>
          <w:lang w:eastAsia="en-US"/>
        </w:rPr>
        <w:t xml:space="preserve">gamle </w:t>
      </w:r>
      <w:r w:rsidRPr="009A281F">
        <w:rPr>
          <w:rFonts w:cs="Arial"/>
          <w:noProof/>
          <w:lang w:eastAsia="en-US"/>
        </w:rPr>
        <w:t>version af rollefilen anvendes. U</w:t>
      </w:r>
      <w:r w:rsidR="007A2647" w:rsidRPr="009A281F">
        <w:rPr>
          <w:rFonts w:cs="Arial"/>
          <w:noProof/>
          <w:lang w:eastAsia="en-US"/>
        </w:rPr>
        <w:t>RL'</w:t>
      </w:r>
      <w:r w:rsidRPr="009A281F">
        <w:rPr>
          <w:rFonts w:cs="Arial"/>
          <w:noProof/>
          <w:lang w:eastAsia="en-US"/>
        </w:rPr>
        <w:t xml:space="preserve">en kan </w:t>
      </w:r>
      <w:r w:rsidR="007A2647" w:rsidRPr="009A281F">
        <w:rPr>
          <w:rFonts w:cs="Arial"/>
          <w:noProof/>
          <w:lang w:eastAsia="en-US"/>
        </w:rPr>
        <w:t>om nødvendigt til</w:t>
      </w:r>
      <w:r w:rsidRPr="009A281F">
        <w:rPr>
          <w:rFonts w:cs="Arial"/>
          <w:noProof/>
          <w:lang w:eastAsia="en-US"/>
        </w:rPr>
        <w:t xml:space="preserve">rettes således at den peger på en Claim Description (ClaimType), som erstatter </w:t>
      </w:r>
      <w:r w:rsidRPr="009A281F">
        <w:rPr>
          <w:rFonts w:cs="Arial"/>
          <w:noProof/>
          <w:color w:val="000000" w:themeColor="text1"/>
        </w:rPr>
        <w:t>’http://schemas.xmlsoap.org/claims/Group’ Claim Type</w:t>
      </w:r>
      <w:r w:rsidR="007A2647" w:rsidRPr="009A281F">
        <w:rPr>
          <w:rFonts w:cs="Arial"/>
          <w:noProof/>
          <w:color w:val="000000" w:themeColor="text1"/>
        </w:rPr>
        <w:t xml:space="preserve">'n, der </w:t>
      </w:r>
      <w:r w:rsidR="002C5E2F" w:rsidRPr="009A281F">
        <w:rPr>
          <w:rFonts w:cs="Arial"/>
          <w:noProof/>
          <w:color w:val="000000" w:themeColor="text1"/>
        </w:rPr>
        <w:t>ellers ville være blevet anvendt</w:t>
      </w:r>
      <w:r w:rsidRPr="009A281F">
        <w:rPr>
          <w:rFonts w:cs="Arial"/>
          <w:noProof/>
          <w:color w:val="000000" w:themeColor="text1"/>
        </w:rPr>
        <w:t>.</w:t>
      </w:r>
    </w:p>
    <w:p w:rsidR="00827335" w:rsidRPr="009A281F" w:rsidRDefault="007132EC">
      <w:r w:rsidRPr="009A281F">
        <w:rPr>
          <w:i/>
        </w:rPr>
        <w:t xml:space="preserve"> </w:t>
      </w:r>
    </w:p>
    <w:p w:rsidR="00CE0DB0" w:rsidRPr="009A281F" w:rsidRDefault="00CE0DB0">
      <w:pPr>
        <w:spacing w:line="240" w:lineRule="auto"/>
        <w:rPr>
          <w:rFonts w:cs="Arial"/>
          <w:b/>
          <w:bCs/>
          <w:kern w:val="32"/>
          <w:sz w:val="28"/>
          <w:szCs w:val="32"/>
        </w:rPr>
      </w:pPr>
      <w:r w:rsidRPr="009A281F">
        <w:br w:type="page"/>
      </w:r>
    </w:p>
    <w:p w:rsidR="003A7D9C" w:rsidRPr="009A281F" w:rsidRDefault="003A7D9C"/>
    <w:p w:rsidR="003A7D9C" w:rsidRPr="009A281F" w:rsidRDefault="00F53E8C">
      <w:pPr>
        <w:pStyle w:val="Overskrift1"/>
      </w:pPr>
      <w:bookmarkStart w:id="12" w:name="_Toc473198033"/>
      <w:r w:rsidRPr="009A281F">
        <w:t xml:space="preserve">Brug af ADFS-importapplikationen til import af </w:t>
      </w:r>
      <w:proofErr w:type="spellStart"/>
      <w:r w:rsidRPr="009A281F">
        <w:t>claims</w:t>
      </w:r>
      <w:bookmarkEnd w:id="12"/>
      <w:proofErr w:type="spellEnd"/>
    </w:p>
    <w:p w:rsidR="00F53E8C" w:rsidRPr="009A281F" w:rsidRDefault="00F53E8C">
      <w:pPr>
        <w:spacing w:line="240" w:lineRule="auto"/>
      </w:pPr>
    </w:p>
    <w:p w:rsidR="003A7D9C" w:rsidRPr="009A281F" w:rsidRDefault="00AD56F2">
      <w:pPr>
        <w:numPr>
          <w:ilvl w:val="0"/>
          <w:numId w:val="38"/>
        </w:numPr>
        <w:spacing w:line="240" w:lineRule="auto"/>
        <w:rPr>
          <w:sz w:val="24"/>
          <w:szCs w:val="24"/>
        </w:rPr>
      </w:pPr>
      <w:r w:rsidRPr="009A281F">
        <w:t>Start importapplikationen. Når applikationen er startet bør der vises dette programvindue:</w:t>
      </w:r>
    </w:p>
    <w:p w:rsidR="00B25D84" w:rsidRPr="009A281F" w:rsidRDefault="00B25D84" w:rsidP="00B25D84">
      <w:pPr>
        <w:spacing w:line="240" w:lineRule="auto"/>
        <w:rPr>
          <w:sz w:val="24"/>
          <w:szCs w:val="24"/>
        </w:rPr>
      </w:pPr>
      <w:r w:rsidRPr="009A281F">
        <w:rPr>
          <w:sz w:val="24"/>
          <w:szCs w:val="24"/>
        </w:rPr>
        <w:t xml:space="preserve">     </w:t>
      </w:r>
      <w:r w:rsidR="00BB0940" w:rsidRPr="002A7458">
        <w:rPr>
          <w:noProof/>
          <w:lang w:eastAsia="en-US"/>
        </w:rPr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714DCE">
        <w:rPr>
          <w:noProof/>
        </w:rPr>
        <w:drawing>
          <wp:inline distT="0" distB="0" distL="0" distR="0" wp14:anchorId="4E5174D7" wp14:editId="71F510BC">
            <wp:extent cx="5780952" cy="5809524"/>
            <wp:effectExtent l="0" t="0" r="0" b="127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80952" cy="5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B25D84">
      <w:pPr>
        <w:spacing w:line="240" w:lineRule="auto"/>
        <w:rPr>
          <w:rFonts w:eastAsia="Calibri" w:cs="Arial"/>
          <w:lang w:eastAsia="en-US"/>
        </w:rPr>
      </w:pPr>
      <w:r w:rsidRPr="009A281F">
        <w:rPr>
          <w:rFonts w:cs="Arial"/>
        </w:rPr>
        <w:br w:type="page"/>
      </w:r>
    </w:p>
    <w:p w:rsidR="003A7D9C" w:rsidRPr="009A281F" w:rsidRDefault="00AD56F2">
      <w:pPr>
        <w:pStyle w:val="Listeafsnit"/>
        <w:numPr>
          <w:ilvl w:val="0"/>
          <w:numId w:val="38"/>
        </w:numPr>
        <w:spacing w:line="240" w:lineRule="auto"/>
        <w:rPr>
          <w:rFonts w:cs="Arial"/>
          <w:sz w:val="24"/>
          <w:szCs w:val="24"/>
        </w:rPr>
      </w:pPr>
      <w:r w:rsidRPr="009A281F">
        <w:rPr>
          <w:rFonts w:ascii="Arial" w:hAnsi="Arial" w:cs="Arial"/>
        </w:rPr>
        <w:lastRenderedPageBreak/>
        <w:t xml:space="preserve">Vælg ”Import af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” og tryk på ”Vælg…”-knappen ude til højre og udpeg den </w:t>
      </w:r>
      <w:proofErr w:type="spellStart"/>
      <w:r w:rsidRPr="009A281F">
        <w:rPr>
          <w:rFonts w:ascii="Arial" w:hAnsi="Arial" w:cs="Arial"/>
        </w:rPr>
        <w:t>claimfil</w:t>
      </w:r>
      <w:proofErr w:type="spellEnd"/>
      <w:r w:rsidRPr="009A281F">
        <w:rPr>
          <w:rFonts w:ascii="Arial" w:hAnsi="Arial" w:cs="Arial"/>
        </w:rPr>
        <w:t xml:space="preserve">, som er rekvireret fra DMP central brugerstyring. Når filen er indlæst vil listen med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 blive </w:t>
      </w:r>
      <w:proofErr w:type="spellStart"/>
      <w:r w:rsidRPr="009A281F">
        <w:rPr>
          <w:rFonts w:ascii="Arial" w:hAnsi="Arial" w:cs="Arial"/>
        </w:rPr>
        <w:t>populeret</w:t>
      </w:r>
      <w:proofErr w:type="spellEnd"/>
      <w:r w:rsidRPr="009A281F">
        <w:rPr>
          <w:rFonts w:ascii="Arial" w:hAnsi="Arial" w:cs="Arial"/>
        </w:rPr>
        <w:t xml:space="preserve"> som vist på billedet nedenfor.</w:t>
      </w:r>
    </w:p>
    <w:p w:rsidR="003A7D9C" w:rsidRPr="009A281F" w:rsidRDefault="00BB0940">
      <w:pPr>
        <w:ind w:left="360"/>
      </w:pPr>
      <w:r w:rsidRPr="002A7458">
        <w:rPr>
          <w:noProof/>
          <w:lang w:eastAsia="en-US"/>
        </w:rPr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714DCE">
        <w:rPr>
          <w:noProof/>
        </w:rPr>
        <w:drawing>
          <wp:inline distT="0" distB="0" distL="0" distR="0" wp14:anchorId="28B88A69" wp14:editId="07EBF68A">
            <wp:extent cx="5780952" cy="5809524"/>
            <wp:effectExtent l="0" t="0" r="0" b="127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80952" cy="5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Brug testknappen til at validere at applikationen kan få kontakt med ADFS-konfigurationen.</w:t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Når testen er gennemført med succes trykkes der på ”Importér”-knappen”. Ved tryk på denne knap påbegyndes import-operationen mod ADFS-konfigurationen.</w:t>
      </w:r>
    </w:p>
    <w:p w:rsidR="003A7D9C" w:rsidRPr="009A281F" w:rsidRDefault="00CE0DB0">
      <w:pPr>
        <w:numPr>
          <w:ilvl w:val="0"/>
          <w:numId w:val="38"/>
        </w:numPr>
      </w:pPr>
      <w:r w:rsidRPr="009A281F">
        <w:t>Under operationen vil applikationen løbende angive status i tekstfeltet i bunden af applikationen.</w:t>
      </w:r>
    </w:p>
    <w:p w:rsidR="00306FF9" w:rsidRPr="009A281F" w:rsidRDefault="00306FF9" w:rsidP="00306FF9">
      <w:pPr>
        <w:numPr>
          <w:ilvl w:val="1"/>
          <w:numId w:val="38"/>
        </w:numPr>
      </w:pPr>
      <w:r w:rsidRPr="009A281F">
        <w:t>Hvis applikationen melder om fejl eller ikke fortæller at den har oprettet de ønskede AD-</w:t>
      </w:r>
      <w:proofErr w:type="spellStart"/>
      <w:r w:rsidRPr="009A281F">
        <w:t>attributmapninger</w:t>
      </w:r>
      <w:proofErr w:type="spellEnd"/>
      <w:r w:rsidRPr="009A281F">
        <w:t xml:space="preserve"> og/eller ADFS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3A7D9C" w:rsidRPr="009A281F" w:rsidRDefault="003A7D9C">
      <w:pPr>
        <w:spacing w:line="240" w:lineRule="auto"/>
        <w:ind w:left="360"/>
        <w:rPr>
          <w:sz w:val="24"/>
          <w:szCs w:val="24"/>
        </w:rPr>
      </w:pPr>
    </w:p>
    <w:p w:rsidR="008436BF" w:rsidRPr="009A281F" w:rsidRDefault="008436BF" w:rsidP="00AC1119">
      <w:pPr>
        <w:pStyle w:val="Overskrift1"/>
      </w:pPr>
      <w:bookmarkStart w:id="13" w:name="_Toc473198034"/>
      <w:r w:rsidRPr="009A281F">
        <w:lastRenderedPageBreak/>
        <w:t xml:space="preserve">Brug af </w:t>
      </w:r>
      <w:r w:rsidR="00962C2A" w:rsidRPr="009A281F">
        <w:t>ADFS-</w:t>
      </w:r>
      <w:r w:rsidR="001F1DDF" w:rsidRPr="009A281F">
        <w:t>import</w:t>
      </w:r>
      <w:r w:rsidR="00962C2A" w:rsidRPr="009A281F">
        <w:t>applikationen</w:t>
      </w:r>
      <w:r w:rsidR="00E729B6" w:rsidRPr="009A281F">
        <w:t xml:space="preserve"> til import af attributter</w:t>
      </w:r>
      <w:bookmarkEnd w:id="13"/>
    </w:p>
    <w:p w:rsidR="000A2BB4" w:rsidRPr="009A281F" w:rsidRDefault="000A2BB4" w:rsidP="00E729B6"/>
    <w:p w:rsidR="003A7D9C" w:rsidRPr="009A281F" w:rsidRDefault="00E729B6">
      <w:pPr>
        <w:numPr>
          <w:ilvl w:val="0"/>
          <w:numId w:val="41"/>
        </w:numPr>
      </w:pPr>
      <w:r w:rsidRPr="009A281F">
        <w:t>Redigér applikationens konfigurationsfil (se afsnittet ”Konfiguration af ADFS-</w:t>
      </w:r>
      <w:r w:rsidR="001F1DDF" w:rsidRPr="009A281F">
        <w:t>import</w:t>
      </w:r>
      <w:r w:rsidRPr="009A281F">
        <w:t>applikationen”) således at den peger på partnerorganisationens Active Directory samt om nødvendigt angiver en bruger med Domain Administrator-rettigheder.</w:t>
      </w:r>
    </w:p>
    <w:p w:rsidR="00B25D84" w:rsidRPr="009A281F" w:rsidRDefault="00E729B6" w:rsidP="00B25D84">
      <w:pPr>
        <w:numPr>
          <w:ilvl w:val="0"/>
          <w:numId w:val="41"/>
        </w:numPr>
      </w:pPr>
      <w:r w:rsidRPr="009A281F">
        <w:t xml:space="preserve">Start </w:t>
      </w:r>
      <w:r w:rsidR="001F1DDF" w:rsidRPr="009A281F">
        <w:t>import</w:t>
      </w:r>
      <w:r w:rsidRPr="009A281F">
        <w:t>applikationen. Når applikationen er startet bør der vises dette programvindue:</w:t>
      </w:r>
    </w:p>
    <w:p w:rsidR="00B25D84" w:rsidRPr="009A281F" w:rsidRDefault="00B25D84" w:rsidP="00B25D84">
      <w:r w:rsidRPr="009A281F">
        <w:t xml:space="preserve">     </w:t>
      </w:r>
      <w:r w:rsidR="00CA769B" w:rsidRPr="00787F76">
        <w:rPr>
          <w:noProof/>
          <w:lang w:eastAsia="en-US"/>
        </w:rPr>
        <w:t xml:space="preserve"> </w:t>
      </w:r>
      <w:r w:rsidR="00714DCE">
        <w:rPr>
          <w:noProof/>
        </w:rPr>
        <w:drawing>
          <wp:inline distT="0" distB="0" distL="0" distR="0" wp14:anchorId="54CEA885" wp14:editId="55CCCAFE">
            <wp:extent cx="5761905" cy="58000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1905" cy="5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E729B6" w:rsidP="00A73E88">
      <w:pPr>
        <w:numPr>
          <w:ilvl w:val="0"/>
          <w:numId w:val="41"/>
        </w:numPr>
      </w:pPr>
      <w:r w:rsidRPr="009A281F">
        <w:t>Vælg ”Import</w:t>
      </w:r>
      <w:r w:rsidR="00F53E8C" w:rsidRPr="009A281F">
        <w:t xml:space="preserve"> af</w:t>
      </w:r>
      <w:r w:rsidRPr="009A281F">
        <w:t xml:space="preserve"> attributter” og tryk på ”Vælg…”-knappen ude til højre og udpeg den attributfil, som er rekvireret fra DMP central brugerstyring. Når filen er indlæst vil listen med attributter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</w:t>
      </w:r>
      <w:r w:rsidR="00B25D84" w:rsidRPr="009A281F">
        <w:t xml:space="preserve"> og ”Føderationspartner” feltet vil blive udfyldt med v</w:t>
      </w:r>
      <w:r w:rsidR="00427382" w:rsidRPr="009A281F">
        <w:t>ærdien fra ADFS-konfigurationen,</w:t>
      </w:r>
      <w:r w:rsidR="00B25D84" w:rsidRPr="009A281F">
        <w:t xml:space="preserve"> </w:t>
      </w:r>
      <w:r w:rsidR="00427382" w:rsidRPr="009A281F">
        <w:t xml:space="preserve">der er </w:t>
      </w:r>
      <w:r w:rsidR="0093655B" w:rsidRPr="009A281F">
        <w:t>auto</w:t>
      </w:r>
      <w:r w:rsidR="00427382" w:rsidRPr="009A281F">
        <w:t>udfyldt med identifikations</w:t>
      </w:r>
      <w:r w:rsidR="00B25D84" w:rsidRPr="009A281F">
        <w:t>værdien på den relevante føderationspartner</w:t>
      </w:r>
      <w:r w:rsidR="00427382" w:rsidRPr="009A281F">
        <w:t xml:space="preserve"> (</w:t>
      </w:r>
      <w:r w:rsidR="00B25D84" w:rsidRPr="009A281F">
        <w:t xml:space="preserve">hvilket i denne sammenhæng er </w:t>
      </w:r>
      <w:r w:rsidR="00427382" w:rsidRPr="009A281F">
        <w:t>DMP</w:t>
      </w:r>
      <w:r w:rsidR="00B25D84" w:rsidRPr="009A281F">
        <w:t>, som har det</w:t>
      </w:r>
      <w:r w:rsidR="00427382" w:rsidRPr="009A281F">
        <w:t xml:space="preserve"> unikke identifikations værdi</w:t>
      </w:r>
      <w:r w:rsidR="00B25D84" w:rsidRPr="009A281F">
        <w:t xml:space="preserve"> </w:t>
      </w:r>
      <w:r w:rsidR="00A73E88" w:rsidRPr="00A73E88">
        <w:t>https:/</w:t>
      </w:r>
      <w:r w:rsidR="00A73E88">
        <w:t>/log-in.miljoeportal.dk/runtime</w:t>
      </w:r>
      <w:r w:rsidR="00B25D84" w:rsidRPr="009A281F">
        <w:t>/</w:t>
      </w:r>
      <w:r w:rsidR="00427382" w:rsidRPr="009A281F">
        <w:t>)</w:t>
      </w:r>
      <w:r w:rsidR="00B25D84" w:rsidRPr="009A281F">
        <w:t>.</w:t>
      </w:r>
    </w:p>
    <w:p w:rsidR="00E729B6" w:rsidRPr="009A281F" w:rsidRDefault="00254F3C" w:rsidP="0074175F">
      <w:pPr>
        <w:jc w:val="center"/>
      </w:pPr>
      <w:r w:rsidRPr="0092425F">
        <w:rPr>
          <w:noProof/>
          <w:lang w:eastAsia="en-US"/>
        </w:rPr>
        <w:t xml:space="preserve"> 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Brug testknappen til at validere at applikationen kan få kontakt med ADFS-konfiguration</w:t>
      </w:r>
      <w:r w:rsidR="002D2094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lastRenderedPageBreak/>
        <w:t>Når testen er gennemført med succes trykkes der på ”Importér”-knappen”. Ved tryk på denne knap påbegyndes import-operationen mod ADFS-konfiguration</w:t>
      </w:r>
      <w:r w:rsidR="0074175F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Under operationen vil applikationen løbende angive status i tekstfeltet i bunden af applikationen.</w:t>
      </w:r>
    </w:p>
    <w:p w:rsidR="003A7D9C" w:rsidRPr="009A281F" w:rsidRDefault="00E729B6">
      <w:pPr>
        <w:numPr>
          <w:ilvl w:val="1"/>
          <w:numId w:val="41"/>
        </w:numPr>
      </w:pPr>
      <w:r w:rsidRPr="009A281F">
        <w:t xml:space="preserve">Hvis applikationen melder om fejl eller ikke fortæller at den har oprettet de ønskede </w:t>
      </w:r>
      <w:r w:rsidR="00A0701C" w:rsidRPr="009A281F">
        <w:t>AD-</w:t>
      </w:r>
      <w:proofErr w:type="spellStart"/>
      <w:r w:rsidR="00A0701C" w:rsidRPr="009A281F">
        <w:t>attribut</w:t>
      </w:r>
      <w:r w:rsidRPr="009A281F">
        <w:t>mapninger</w:t>
      </w:r>
      <w:proofErr w:type="spellEnd"/>
      <w:r w:rsidR="0034754D" w:rsidRPr="009A281F">
        <w:t xml:space="preserve"> </w:t>
      </w:r>
      <w:r w:rsidR="00A0701C" w:rsidRPr="009A281F">
        <w:t xml:space="preserve">og/eller ADFS </w:t>
      </w:r>
      <w:proofErr w:type="spellStart"/>
      <w:r w:rsidR="0034754D" w:rsidRPr="009A281F">
        <w:t>Claim</w:t>
      </w:r>
      <w:proofErr w:type="spellEnd"/>
      <w:r w:rsidR="0034754D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 xml:space="preserve">, så bør du huske at klippe denne information ud </w:t>
      </w:r>
      <w:r w:rsidR="001F1DDF" w:rsidRPr="009A281F">
        <w:t xml:space="preserve">og gemme den </w:t>
      </w:r>
      <w:r w:rsidRPr="009A281F">
        <w:t>til brug for den efterfølgende fejlfinding.</w:t>
      </w:r>
    </w:p>
    <w:p w:rsidR="00E729B6" w:rsidRPr="009A281F" w:rsidRDefault="00E729B6" w:rsidP="00E729B6"/>
    <w:p w:rsidR="00A0701C" w:rsidRPr="009A281F" w:rsidRDefault="00A0701C" w:rsidP="00E729B6">
      <w:pPr>
        <w:rPr>
          <w:color w:val="FF0000"/>
        </w:rPr>
      </w:pPr>
      <w:r w:rsidRPr="009A281F">
        <w:rPr>
          <w:color w:val="FF0000"/>
        </w:rPr>
        <w:t xml:space="preserve">Bemærk at værktøjet overskriver </w:t>
      </w:r>
      <w:r w:rsidR="005D079D" w:rsidRPr="009A281F">
        <w:rPr>
          <w:color w:val="FF0000"/>
        </w:rPr>
        <w:t xml:space="preserve">indholdet af en </w:t>
      </w:r>
      <w:r w:rsidRPr="009A281F">
        <w:rPr>
          <w:color w:val="FF0000"/>
        </w:rPr>
        <w:t xml:space="preserve">evt. </w:t>
      </w:r>
      <w:r w:rsidR="005D079D" w:rsidRPr="009A281F">
        <w:rPr>
          <w:color w:val="FF0000"/>
        </w:rPr>
        <w:t>tidligere version af "</w:t>
      </w:r>
      <w:r w:rsidR="00FC0D74" w:rsidRPr="009A281F">
        <w:rPr>
          <w:color w:val="FF0000"/>
        </w:rPr>
        <w:t>AD-</w:t>
      </w:r>
      <w:proofErr w:type="spellStart"/>
      <w:r w:rsidR="005D079D" w:rsidRPr="009A281F">
        <w:rPr>
          <w:color w:val="FF0000"/>
        </w:rPr>
        <w:t>Attributmapninger</w:t>
      </w:r>
      <w:proofErr w:type="spellEnd"/>
      <w:r w:rsidR="005D079D" w:rsidRPr="009A281F">
        <w:rPr>
          <w:color w:val="FF0000"/>
        </w:rPr>
        <w:t xml:space="preserve">" </w:t>
      </w:r>
      <w:r w:rsidRPr="009A281F">
        <w:rPr>
          <w:color w:val="FF0000"/>
        </w:rPr>
        <w:t xml:space="preserve">LDAP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</w:t>
      </w:r>
      <w:proofErr w:type="spellEnd"/>
      <w:r w:rsidRPr="009A281F">
        <w:rPr>
          <w:color w:val="FF0000"/>
        </w:rPr>
        <w:t>!</w:t>
      </w:r>
    </w:p>
    <w:p w:rsidR="00E729B6" w:rsidRPr="009A281F" w:rsidRDefault="00E729B6" w:rsidP="00E729B6"/>
    <w:p w:rsidR="00045842" w:rsidRPr="009A281F" w:rsidRDefault="00045842" w:rsidP="00E729B6">
      <w:r w:rsidRPr="009A281F">
        <w:t xml:space="preserve">Hvis det er første gang du kører importapplikationen vil den første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nu være oprettet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Pr="009A281F">
        <w:t>:</w:t>
      </w:r>
    </w:p>
    <w:p w:rsidR="00045842" w:rsidRPr="009A281F" w:rsidRDefault="00A73E88" w:rsidP="00E729B6">
      <w:r w:rsidRPr="002A7458">
        <w:rPr>
          <w:noProof/>
          <w:lang w:eastAsia="en-US"/>
        </w:rPr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4E13663C" wp14:editId="5945FC43">
            <wp:extent cx="4857750" cy="530542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9B6" w:rsidRPr="009A281F" w:rsidRDefault="00E729B6" w:rsidP="00E729B6">
      <w:pPr>
        <w:pStyle w:val="Overskrift1"/>
      </w:pPr>
      <w:r w:rsidRPr="009A281F">
        <w:br w:type="page"/>
      </w:r>
      <w:bookmarkStart w:id="14" w:name="_Toc473198035"/>
      <w:r w:rsidRPr="009A281F">
        <w:lastRenderedPageBreak/>
        <w:t>Brug af ADFS-</w:t>
      </w:r>
      <w:r w:rsidR="001F1DDF" w:rsidRPr="009A281F">
        <w:t>import</w:t>
      </w:r>
      <w:r w:rsidRPr="009A281F">
        <w:t>applikationen til import af roller</w:t>
      </w:r>
      <w:bookmarkEnd w:id="14"/>
      <w:r w:rsidRPr="009A281F">
        <w:t xml:space="preserve"> </w:t>
      </w:r>
    </w:p>
    <w:p w:rsidR="001F1DDF" w:rsidRPr="009A281F" w:rsidRDefault="001F1DDF" w:rsidP="001F1DDF"/>
    <w:p w:rsidR="001F1DDF" w:rsidRPr="009A281F" w:rsidRDefault="00FD0CF6" w:rsidP="001F1DDF">
      <w:pPr>
        <w:numPr>
          <w:ilvl w:val="0"/>
          <w:numId w:val="35"/>
        </w:numPr>
      </w:pPr>
      <w:r w:rsidRPr="009A281F">
        <w:t xml:space="preserve">Det formodes at </w:t>
      </w:r>
      <w:r w:rsidR="001F1DDF" w:rsidRPr="009A281F">
        <w:t xml:space="preserve">applikationens konfigurationsfil </w:t>
      </w:r>
      <w:r w:rsidRPr="009A281F">
        <w:t xml:space="preserve">allerede er redigeret </w:t>
      </w:r>
      <w:r w:rsidR="001F1DDF" w:rsidRPr="009A281F">
        <w:t>(se afsnittet ”Konfiguration af ADFS-importapplikationen”) således at den peger på partnerorganisationens Active Directory samt om nødvendigt angiver en bruger med Domain Administrator-rettigheder</w:t>
      </w:r>
      <w:r w:rsidRPr="009A281F">
        <w:t xml:space="preserve"> og importapplikationen er startet</w:t>
      </w:r>
      <w:r w:rsidR="001F1DDF" w:rsidRPr="009A281F">
        <w:t>.</w:t>
      </w:r>
    </w:p>
    <w:p w:rsidR="001F1DDF" w:rsidRPr="009A281F" w:rsidRDefault="001F1DDF" w:rsidP="0034754D">
      <w:pPr>
        <w:numPr>
          <w:ilvl w:val="0"/>
          <w:numId w:val="35"/>
        </w:numPr>
      </w:pPr>
      <w:r w:rsidRPr="009A281F">
        <w:t>Vælg ”</w:t>
      </w:r>
      <w:r w:rsidR="00F53E8C" w:rsidRPr="009A281F">
        <w:t xml:space="preserve">Import af </w:t>
      </w:r>
      <w:r w:rsidR="00F260ED" w:rsidRPr="009A281F">
        <w:t>roller</w:t>
      </w:r>
      <w:r w:rsidRPr="009A281F">
        <w:t xml:space="preserve">” og tryk på ”Vælg…”-knappen ude til højre og udpeg den gruppefil, som er rekvireret fra DMP central brugerstyring. Når filen er indlæst vil listen med grupper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nedenfor.</w:t>
      </w:r>
    </w:p>
    <w:p w:rsidR="001F1DDF" w:rsidRPr="009A281F" w:rsidRDefault="00B25D84" w:rsidP="00B25D84">
      <w:r w:rsidRPr="009A281F">
        <w:t xml:space="preserve">    </w:t>
      </w:r>
      <w:r w:rsidR="001F3248" w:rsidRPr="002A7458">
        <w:rPr>
          <w:noProof/>
          <w:lang w:eastAsia="en-US"/>
        </w:rPr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855F26">
        <w:rPr>
          <w:noProof/>
        </w:rPr>
        <w:drawing>
          <wp:inline distT="0" distB="0" distL="0" distR="0" wp14:anchorId="38BBFC7E" wp14:editId="510EB5FF">
            <wp:extent cx="5771429" cy="5809524"/>
            <wp:effectExtent l="0" t="0" r="1270" b="127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71429" cy="5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Indtast DN (</w:t>
      </w:r>
      <w:proofErr w:type="spellStart"/>
      <w:r w:rsidRPr="009A281F">
        <w:t>distinguished</w:t>
      </w:r>
      <w:proofErr w:type="spellEnd"/>
      <w:r w:rsidRPr="009A281F">
        <w:t xml:space="preserve"> </w:t>
      </w:r>
      <w:proofErr w:type="spellStart"/>
      <w:r w:rsidRPr="009A281F">
        <w:t>name</w:t>
      </w:r>
      <w:proofErr w:type="spellEnd"/>
      <w:r w:rsidRPr="009A281F">
        <w:t>) på den OU, som brugerne skal oprettes i.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 xml:space="preserve">Husk at </w:t>
      </w:r>
      <w:proofErr w:type="spellStart"/>
      <w:r w:rsidRPr="009A281F">
        <w:t>egenoprettede</w:t>
      </w:r>
      <w:proofErr w:type="spellEnd"/>
      <w:r w:rsidRPr="009A281F">
        <w:t xml:space="preserve"> </w:t>
      </w:r>
      <w:proofErr w:type="spellStart"/>
      <w:r w:rsidRPr="009A281F">
        <w:t>OU’er</w:t>
      </w:r>
      <w:proofErr w:type="spellEnd"/>
      <w:r w:rsidRPr="009A281F">
        <w:t xml:space="preserve"> altid adresseres OU=&lt;</w:t>
      </w:r>
      <w:proofErr w:type="spellStart"/>
      <w:r w:rsidRPr="009A281F">
        <w:rPr>
          <w:i/>
        </w:rPr>
        <w:t>navn_på_OU</w:t>
      </w:r>
      <w:proofErr w:type="spellEnd"/>
      <w:r w:rsidRPr="009A281F">
        <w:t xml:space="preserve">&gt;, hvorimod Active </w:t>
      </w:r>
      <w:proofErr w:type="spellStart"/>
      <w:r w:rsidRPr="009A281F">
        <w:t>Directory’s</w:t>
      </w:r>
      <w:proofErr w:type="spellEnd"/>
      <w:r w:rsidRPr="009A281F">
        <w:t xml:space="preserve"> prædefinerede containers (Users, Computers og </w:t>
      </w:r>
      <w:proofErr w:type="spellStart"/>
      <w:r w:rsidRPr="009A281F">
        <w:t>Builtin</w:t>
      </w:r>
      <w:proofErr w:type="spellEnd"/>
      <w:r w:rsidRPr="009A281F">
        <w:t>) skal adresseres CN=&lt;</w:t>
      </w:r>
      <w:proofErr w:type="spellStart"/>
      <w:r w:rsidRPr="009A281F">
        <w:rPr>
          <w:i/>
        </w:rPr>
        <w:t>navn_på_container</w:t>
      </w:r>
      <w:proofErr w:type="spellEnd"/>
      <w:r w:rsidRPr="009A281F">
        <w:t>&gt;.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lastRenderedPageBreak/>
        <w:t xml:space="preserve">Indtast evt. et </w:t>
      </w:r>
      <w:proofErr w:type="spellStart"/>
      <w:r w:rsidRPr="009A281F">
        <w:t>prefix</w:t>
      </w:r>
      <w:proofErr w:type="spellEnd"/>
      <w:r w:rsidRPr="009A281F">
        <w:t xml:space="preserve"> til grupperne der oprettes i Active Directory.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Brug de to testknapper til at validere at applikationen kan få kontakt med både ADFS-konfiguration</w:t>
      </w:r>
      <w:r w:rsidR="0034754D" w:rsidRPr="009A281F">
        <w:t>en</w:t>
      </w:r>
      <w:r w:rsidRPr="009A281F">
        <w:t xml:space="preserve"> og en Active Directory DC.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>Bemærk</w:t>
      </w:r>
      <w:r w:rsidR="0034754D" w:rsidRPr="009A281F">
        <w:t xml:space="preserve"> evt.</w:t>
      </w:r>
      <w:r w:rsidRPr="009A281F">
        <w:t xml:space="preserve"> at testen af forbindelsen til Active Directory fejler, hvis ikke ”OU til nye grupper”-feltet er udfyldt.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Når de to tests er gennemført med succes trykkes der på ”Importér”-knappen. Ved tryk på denne knap påbegyndes import-operationen mod Active Directory og ADFS-konfiguration</w:t>
      </w:r>
      <w:r w:rsidR="0034754D" w:rsidRPr="009A281F">
        <w:t>en</w:t>
      </w:r>
      <w:r w:rsidRPr="009A281F">
        <w:t>..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Under operationen vil applikationen løbende angive status i tekstfeltet i bunden af applikationen.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>Hvis applikationen melder om fejl eller ikke fortæller at den har oprettet de ønskede Active Directory-grupper og/eller ADFS</w:t>
      </w:r>
      <w:r w:rsidR="00A0701C" w:rsidRPr="009A281F">
        <w:t xml:space="preserve"> </w:t>
      </w:r>
      <w:proofErr w:type="spellStart"/>
      <w:r w:rsidRPr="009A281F">
        <w:t>claim</w:t>
      </w:r>
      <w:proofErr w:type="spellEnd"/>
      <w:r w:rsidR="00A0701C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1F1DDF" w:rsidRPr="009A281F" w:rsidRDefault="001F1DDF" w:rsidP="001F1DDF"/>
    <w:p w:rsidR="00A0701C" w:rsidRPr="009A281F" w:rsidRDefault="00A0701C" w:rsidP="001F1DDF">
      <w:pPr>
        <w:rPr>
          <w:color w:val="FF0000"/>
        </w:rPr>
      </w:pPr>
      <w:r w:rsidRPr="009A281F">
        <w:rPr>
          <w:color w:val="FF0000"/>
        </w:rPr>
        <w:t xml:space="preserve">Bemærk at værktøjet overskriver evt. ændringer af de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rules</w:t>
      </w:r>
      <w:proofErr w:type="spellEnd"/>
      <w:r w:rsidR="005D079D" w:rsidRPr="009A281F">
        <w:rPr>
          <w:color w:val="FF0000"/>
        </w:rPr>
        <w:t xml:space="preserve"> for grupperne</w:t>
      </w:r>
      <w:r w:rsidRPr="009A281F">
        <w:rPr>
          <w:color w:val="FF0000"/>
        </w:rPr>
        <w:t xml:space="preserve">, </w:t>
      </w:r>
      <w:r w:rsidR="005D079D" w:rsidRPr="009A281F">
        <w:rPr>
          <w:color w:val="FF0000"/>
        </w:rPr>
        <w:t xml:space="preserve">som </w:t>
      </w:r>
      <w:r w:rsidRPr="009A281F">
        <w:rPr>
          <w:color w:val="FF0000"/>
        </w:rPr>
        <w:t xml:space="preserve">tidligere </w:t>
      </w:r>
      <w:r w:rsidR="002C5E2F" w:rsidRPr="009A281F">
        <w:rPr>
          <w:color w:val="FF0000"/>
        </w:rPr>
        <w:t>er</w:t>
      </w:r>
      <w:r w:rsidRPr="009A281F">
        <w:rPr>
          <w:color w:val="FF0000"/>
        </w:rPr>
        <w:t xml:space="preserve"> blevet oprettet af importværktøjet!</w:t>
      </w:r>
    </w:p>
    <w:p w:rsidR="00957792" w:rsidRPr="009A281F" w:rsidRDefault="00957792">
      <w:pPr>
        <w:spacing w:line="240" w:lineRule="auto"/>
      </w:pPr>
    </w:p>
    <w:p w:rsidR="00957792" w:rsidRPr="009A281F" w:rsidRDefault="00957792" w:rsidP="00957792">
      <w:r w:rsidRPr="009A281F">
        <w:t xml:space="preserve">Hvis det er første gang du kører importapplikationen vil der nu være oprettet </w:t>
      </w:r>
      <w:r w:rsidR="00A70B13" w:rsidRPr="009A281F">
        <w:t xml:space="preserve">væsentligt flere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rules</w:t>
      </w:r>
      <w:proofErr w:type="spellEnd"/>
      <w:r w:rsidRPr="009A281F">
        <w:t xml:space="preserve">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="005F217F" w:rsidRPr="009A281F">
        <w:t>:</w:t>
      </w:r>
    </w:p>
    <w:p w:rsidR="00957792" w:rsidRPr="009A281F" w:rsidRDefault="001F3248" w:rsidP="00957792">
      <w:r w:rsidRPr="002A7458">
        <w:rPr>
          <w:noProof/>
          <w:lang w:eastAsia="en-US"/>
        </w:rPr>
        <w:lastRenderedPageBreak/>
        <w:t xml:space="preserve"> </w:t>
      </w:r>
      <w:r w:rsidR="00CA769B" w:rsidRPr="00787F76">
        <w:rPr>
          <w:noProof/>
          <w:lang w:eastAsia="en-US"/>
        </w:rPr>
        <w:t xml:space="preserve"> </w:t>
      </w:r>
      <w:r w:rsidR="00855F26">
        <w:rPr>
          <w:noProof/>
        </w:rPr>
        <w:drawing>
          <wp:inline distT="0" distB="0" distL="0" distR="0" wp14:anchorId="60CCBC9D" wp14:editId="4B8F63C2">
            <wp:extent cx="4866667" cy="5285714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5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D73" w:rsidRPr="009A281F" w:rsidRDefault="008C1D73" w:rsidP="00957792">
      <w:pPr>
        <w:spacing w:line="240" w:lineRule="auto"/>
      </w:pPr>
      <w:r w:rsidRPr="009A281F">
        <w:br w:type="page"/>
      </w:r>
    </w:p>
    <w:p w:rsidR="008C1D73" w:rsidRPr="009A281F" w:rsidRDefault="008C1D73" w:rsidP="008C1D73">
      <w:pPr>
        <w:pStyle w:val="Overskrift1"/>
      </w:pPr>
      <w:bookmarkStart w:id="15" w:name="_Toc473198036"/>
      <w:r w:rsidRPr="009A281F">
        <w:lastRenderedPageBreak/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organisationens behov</w:t>
      </w:r>
      <w:bookmarkEnd w:id="15"/>
    </w:p>
    <w:p w:rsidR="00773CB1" w:rsidRPr="009A281F" w:rsidRDefault="00811276" w:rsidP="00A71F6D">
      <w:r w:rsidRPr="009A281F">
        <w:t xml:space="preserve">Det er nødvendigt at </w:t>
      </w:r>
      <w:r w:rsidR="00761893" w:rsidRPr="009A281F">
        <w:t xml:space="preserve">tilføje to håndfulde </w:t>
      </w:r>
      <w:proofErr w:type="spellStart"/>
      <w:r w:rsidRPr="009A281F">
        <w:t>claims</w:t>
      </w:r>
      <w:proofErr w:type="spellEnd"/>
      <w:r w:rsidRPr="009A281F">
        <w:t xml:space="preserve"> efter </w:t>
      </w:r>
      <w:r w:rsidR="00761893" w:rsidRPr="009A281F">
        <w:t>afviklingen af importapplikationen</w:t>
      </w:r>
      <w:r w:rsidR="00916C61" w:rsidRPr="009A281F">
        <w:t xml:space="preserve"> for at organisationens har fået etableret det komplette sæt af </w:t>
      </w:r>
      <w:proofErr w:type="spellStart"/>
      <w:r w:rsidR="00916C61" w:rsidRPr="009A281F">
        <w:t>claims</w:t>
      </w:r>
      <w:proofErr w:type="spellEnd"/>
      <w:r w:rsidR="00916C61" w:rsidRPr="009A281F">
        <w:t xml:space="preserve"> til brug for alle applikationerne i Danmarks Miljøportal</w:t>
      </w:r>
      <w:r w:rsidR="00D05250" w:rsidRPr="009A281F">
        <w:t>.</w:t>
      </w:r>
    </w:p>
    <w:p w:rsidR="00773CB1" w:rsidRPr="009A281F" w:rsidRDefault="00773CB1" w:rsidP="00773CB1">
      <w:pPr>
        <w:pStyle w:val="Overskrift2"/>
      </w:pPr>
      <w:bookmarkStart w:id="16" w:name="_Toc473198037"/>
      <w:r w:rsidRPr="009A281F">
        <w:t xml:space="preserve">Oprettelse af avancerede </w:t>
      </w:r>
      <w:proofErr w:type="spellStart"/>
      <w:r w:rsidRPr="009A281F">
        <w:t>claims</w:t>
      </w:r>
      <w:bookmarkEnd w:id="16"/>
      <w:proofErr w:type="spellEnd"/>
    </w:p>
    <w:p w:rsidR="00773CB1" w:rsidRPr="009A281F" w:rsidRDefault="00773CB1" w:rsidP="00A71F6D">
      <w:r w:rsidRPr="009A281F">
        <w:t xml:space="preserve">OIO SAML rummer fire </w:t>
      </w:r>
      <w:proofErr w:type="spellStart"/>
      <w:r w:rsidRPr="009A281F">
        <w:t>claims</w:t>
      </w:r>
      <w:proofErr w:type="spellEnd"/>
      <w:r w:rsidRPr="009A281F">
        <w:t xml:space="preserve"> (OIO </w:t>
      </w:r>
      <w:proofErr w:type="spellStart"/>
      <w:r w:rsidRPr="009A281F">
        <w:t>AssuranceLevel</w:t>
      </w:r>
      <w:proofErr w:type="spellEnd"/>
      <w:r w:rsidRPr="009A281F">
        <w:t xml:space="preserve">, OIO </w:t>
      </w:r>
      <w:proofErr w:type="spellStart"/>
      <w:r w:rsidRPr="009A281F">
        <w:t>SpecVer</w:t>
      </w:r>
      <w:proofErr w:type="spellEnd"/>
      <w:r w:rsidRPr="009A281F">
        <w:t xml:space="preserve">, OIO </w:t>
      </w:r>
      <w:proofErr w:type="spellStart"/>
      <w:r w:rsidRPr="009A281F">
        <w:t>uniqueAccountKey</w:t>
      </w:r>
      <w:proofErr w:type="spellEnd"/>
      <w:r w:rsidRPr="009A281F">
        <w:t xml:space="preserve"> og OIO Postal Address), som nødvendigvis må håndteres separat på grund af deres egenart.</w:t>
      </w:r>
    </w:p>
    <w:p w:rsidR="00773CB1" w:rsidRPr="009A281F" w:rsidRDefault="00773CB1" w:rsidP="00A71F6D"/>
    <w:p w:rsidR="00761893" w:rsidRPr="009A281F" w:rsidRDefault="00B6066E" w:rsidP="00A71F6D">
      <w:r w:rsidRPr="009A281F">
        <w:t xml:space="preserve">Det er vist nedenfor, hvordan disse fire </w:t>
      </w:r>
      <w:proofErr w:type="spellStart"/>
      <w:r w:rsidRPr="009A281F">
        <w:t>claims</w:t>
      </w:r>
      <w:proofErr w:type="spellEnd"/>
      <w:r w:rsidRPr="009A281F">
        <w:t xml:space="preserve"> skal oprettes samt hvor de skal placeres i </w:t>
      </w:r>
      <w:r w:rsidR="00051D0E" w:rsidRPr="009A281F">
        <w:t>rækkefølgen</w:t>
      </w:r>
      <w:r w:rsidR="00761893" w:rsidRPr="009A281F">
        <w:t>.</w:t>
      </w:r>
    </w:p>
    <w:p w:rsidR="00761893" w:rsidRPr="009A281F" w:rsidRDefault="00761893" w:rsidP="00A71F6D"/>
    <w:p w:rsidR="00773CB1" w:rsidRPr="009A281F" w:rsidRDefault="00761893" w:rsidP="00A71F6D">
      <w:pPr>
        <w:rPr>
          <w:color w:val="FF0000"/>
        </w:rPr>
      </w:pPr>
      <w:r w:rsidRPr="009A281F">
        <w:rPr>
          <w:color w:val="FF0000"/>
        </w:rPr>
        <w:t xml:space="preserve">Bemærk i øvrigt at nogle af de fire </w:t>
      </w:r>
      <w:proofErr w:type="spellStart"/>
      <w:r w:rsidRPr="009A281F">
        <w:rPr>
          <w:color w:val="FF0000"/>
        </w:rPr>
        <w:t>claims</w:t>
      </w:r>
      <w:proofErr w:type="spellEnd"/>
      <w:r w:rsidRPr="009A281F">
        <w:rPr>
          <w:color w:val="FF0000"/>
        </w:rPr>
        <w:t xml:space="preserve">-værdier kan vise sig at skulle </w:t>
      </w:r>
      <w:r w:rsidR="00B41F4B" w:rsidRPr="009A281F">
        <w:rPr>
          <w:color w:val="FF0000"/>
        </w:rPr>
        <w:t xml:space="preserve">justeres afhængig af </w:t>
      </w:r>
      <w:r w:rsidRPr="009A281F">
        <w:rPr>
          <w:color w:val="FF0000"/>
        </w:rPr>
        <w:t>organisation</w:t>
      </w:r>
      <w:r w:rsidR="00B41F4B" w:rsidRPr="009A281F">
        <w:rPr>
          <w:color w:val="FF0000"/>
        </w:rPr>
        <w:t>en</w:t>
      </w:r>
      <w:r w:rsidRPr="009A281F">
        <w:rPr>
          <w:color w:val="FF0000"/>
        </w:rPr>
        <w:t>.</w:t>
      </w:r>
    </w:p>
    <w:p w:rsidR="00761893" w:rsidRPr="009A281F" w:rsidRDefault="00761893" w:rsidP="00A71F6D"/>
    <w:p w:rsidR="00B6066E" w:rsidRPr="009A281F" w:rsidRDefault="00CA769B" w:rsidP="00A71F6D">
      <w:r w:rsidRPr="00787F76">
        <w:rPr>
          <w:noProof/>
          <w:lang w:eastAsia="en-US"/>
        </w:rPr>
        <w:t xml:space="preserve"> </w:t>
      </w:r>
      <w:r w:rsidR="005F771E">
        <w:rPr>
          <w:noProof/>
        </w:rPr>
        <w:drawing>
          <wp:inline distT="0" distB="0" distL="0" distR="0" wp14:anchorId="1D24E966" wp14:editId="1734B33E">
            <wp:extent cx="4866667" cy="5285714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5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A34" w:rsidRPr="009A281F" w:rsidRDefault="006C1A34" w:rsidP="00A71F6D"/>
    <w:p w:rsidR="008E6382" w:rsidRDefault="00051D0E" w:rsidP="00A71F6D">
      <w:r w:rsidRPr="009A281F">
        <w:rPr>
          <w:noProof/>
        </w:rPr>
        <w:lastRenderedPageBreak/>
        <w:drawing>
          <wp:inline distT="0" distB="0" distL="0" distR="0" wp14:anchorId="1FE84B60" wp14:editId="2DA055E0">
            <wp:extent cx="3752184" cy="3960000"/>
            <wp:effectExtent l="19050" t="0" r="666" b="0"/>
            <wp:docPr id="14" name="Picture 11" descr="\\10.100.1.102\Public\Oprettelse af ADFSv2 SP\iviewcapture_date_15_08_2010_time_22_09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0.100.1.102\Public\Oprettelse af ADFSv2 SP\iviewcapture_date_15_08_2010_time_22_09_27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BBE" w:rsidRDefault="00011BBE" w:rsidP="00A71F6D">
      <w:r>
        <w:t>Kopier følgende, så det ligner ovenstående billede:</w:t>
      </w:r>
    </w:p>
    <w:p w:rsidR="00011BBE" w:rsidRDefault="00011BBE" w:rsidP="00A71F6D"/>
    <w:p w:rsidR="00011BBE" w:rsidRDefault="00011BBE" w:rsidP="00A71F6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011BBE" w:rsidRDefault="00011BBE" w:rsidP="00A71F6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 w:rsidRPr="00011BBE">
        <w:rPr>
          <w:lang w:val="en-US"/>
        </w:rPr>
        <w:t>AssuranceLevel</w:t>
      </w:r>
      <w:proofErr w:type="spellEnd"/>
    </w:p>
    <w:p w:rsidR="00011BBE" w:rsidRPr="00011BBE" w:rsidRDefault="00011BBE" w:rsidP="00A71F6D">
      <w:pPr>
        <w:rPr>
          <w:lang w:val="en-US"/>
        </w:rPr>
      </w:pPr>
    </w:p>
    <w:p w:rsidR="00011BBE" w:rsidRDefault="00011BBE" w:rsidP="00011BBE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011BBE" w:rsidRPr="00011BBE" w:rsidRDefault="00011BBE" w:rsidP="00011BBE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dk:gov:saml:attribute:AssuranceLevel</w:t>
      </w:r>
      <w:proofErr w:type="spellEnd"/>
      <w:r>
        <w:rPr>
          <w:lang w:val="en-US"/>
        </w:rPr>
        <w:t>”, Value = ”2”);</w:t>
      </w:r>
    </w:p>
    <w:p w:rsidR="008E6382" w:rsidRPr="00011BBE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7B0B4E75" wp14:editId="7BCDE7C5">
            <wp:extent cx="3752184" cy="3960000"/>
            <wp:effectExtent l="19050" t="0" r="666" b="0"/>
            <wp:docPr id="10" name="Picture 8" descr="\\10.100.1.102\Public\Oprettelse af ADFSv2 SP\iviewcapture_date_15_08_2010_time_22_05_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5_08_2010_time_22_05_00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BBE" w:rsidRDefault="00011BBE" w:rsidP="00011BBE">
      <w:r>
        <w:t>Kopier følgende, så det ligner ovenstående billede:</w:t>
      </w:r>
    </w:p>
    <w:p w:rsidR="00011BBE" w:rsidRDefault="00011BBE" w:rsidP="00011BBE"/>
    <w:p w:rsidR="00011BBE" w:rsidRDefault="00011BBE" w:rsidP="00011BBE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011BBE" w:rsidRDefault="00011BBE" w:rsidP="00011BBE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SpecVer</w:t>
      </w:r>
      <w:proofErr w:type="spellEnd"/>
    </w:p>
    <w:p w:rsidR="00011BBE" w:rsidRPr="00011BBE" w:rsidRDefault="00011BBE" w:rsidP="00011BBE">
      <w:pPr>
        <w:rPr>
          <w:lang w:val="en-US"/>
        </w:rPr>
      </w:pPr>
    </w:p>
    <w:p w:rsidR="00011BBE" w:rsidRDefault="00011BBE" w:rsidP="00011BBE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011BBE" w:rsidRPr="00011BBE" w:rsidRDefault="00011BBE" w:rsidP="00011BBE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dk:gov:saml:attribute:SpecVer</w:t>
      </w:r>
      <w:proofErr w:type="spellEnd"/>
      <w:r>
        <w:rPr>
          <w:lang w:val="en-US"/>
        </w:rPr>
        <w:t>”, Value = ”DK-SAML-2.0”);</w:t>
      </w:r>
    </w:p>
    <w:p w:rsidR="00011BBE" w:rsidRPr="00011BBE" w:rsidRDefault="00011BBE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254167C7" wp14:editId="593716D5">
            <wp:extent cx="3757027" cy="3960000"/>
            <wp:effectExtent l="19050" t="0" r="0" b="0"/>
            <wp:docPr id="11" name="Picture 9" descr="\\10.100.1.102\Public\Oprettelse af ADFSv2 SP\iviewcapture_date_15_08_2010_time_22_05_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5_08_2010_time_22_05_04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BBE" w:rsidRDefault="00011BBE" w:rsidP="00011BBE">
      <w:r>
        <w:t>Kopier følgende, så det ligner ovenstående billede:</w:t>
      </w:r>
    </w:p>
    <w:p w:rsidR="00011BBE" w:rsidRDefault="00011BBE" w:rsidP="00011BBE"/>
    <w:p w:rsidR="00011BBE" w:rsidRDefault="00011BBE" w:rsidP="00011BBE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011BBE" w:rsidRDefault="00011BBE" w:rsidP="00011BBE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</w:p>
    <w:p w:rsidR="00011BBE" w:rsidRPr="00011BBE" w:rsidRDefault="00011BBE" w:rsidP="00011BBE">
      <w:pPr>
        <w:rPr>
          <w:lang w:val="en-US"/>
        </w:rPr>
      </w:pPr>
    </w:p>
    <w:p w:rsidR="00011BBE" w:rsidRDefault="00011BBE" w:rsidP="00011BBE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011BBE" w:rsidRDefault="00790E59" w:rsidP="00011BBE">
      <w:pPr>
        <w:rPr>
          <w:lang w:val="en-US"/>
        </w:rPr>
      </w:pPr>
      <w:r>
        <w:rPr>
          <w:lang w:val="en-US"/>
        </w:rPr>
        <w:t>c</w:t>
      </w:r>
      <w:r w:rsidR="00011BBE">
        <w:rPr>
          <w:lang w:val="en-US"/>
        </w:rPr>
        <w:t>1</w:t>
      </w:r>
      <w:proofErr w:type="gramStart"/>
      <w:r w:rsidR="00011BBE">
        <w:rPr>
          <w:lang w:val="en-US"/>
        </w:rPr>
        <w:t>:[</w:t>
      </w:r>
      <w:proofErr w:type="gramEnd"/>
      <w:r w:rsidR="00011BBE">
        <w:rPr>
          <w:lang w:val="en-US"/>
        </w:rPr>
        <w:t>Type == ”</w:t>
      </w:r>
      <w:proofErr w:type="spellStart"/>
      <w:r w:rsidR="00011BBE">
        <w:rPr>
          <w:lang w:val="en-US"/>
        </w:rPr>
        <w:t>dk:gov:saml:attribute:CvrNumberIdentifier</w:t>
      </w:r>
      <w:proofErr w:type="spellEnd"/>
      <w:r w:rsidR="00011BBE">
        <w:rPr>
          <w:lang w:val="en-US"/>
        </w:rPr>
        <w:t>”]</w:t>
      </w:r>
    </w:p>
    <w:p w:rsidR="00011BBE" w:rsidRDefault="00011BBE" w:rsidP="00011BBE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whenCreated</w:t>
      </w:r>
      <w:proofErr w:type="spellEnd"/>
      <w:r>
        <w:rPr>
          <w:lang w:val="en-US"/>
        </w:rPr>
        <w:t>”]</w:t>
      </w:r>
    </w:p>
    <w:p w:rsidR="00011BBE" w:rsidRDefault="00011BBE" w:rsidP="00011BBE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objectGUID</w:t>
      </w:r>
      <w:proofErr w:type="spellEnd"/>
      <w:r>
        <w:rPr>
          <w:lang w:val="en-US"/>
        </w:rPr>
        <w:t>”]</w:t>
      </w:r>
    </w:p>
    <w:p w:rsidR="00011BBE" w:rsidRPr="00011BBE" w:rsidRDefault="00011BBE" w:rsidP="00A71F6D">
      <w:pPr>
        <w:rPr>
          <w:lang w:val="en-US"/>
        </w:rPr>
      </w:pPr>
      <w:r>
        <w:rPr>
          <w:lang w:val="en-US"/>
        </w:rPr>
        <w:t xml:space="preserve"> =&gt; issue(Type = ”</w:t>
      </w:r>
      <w:proofErr w:type="spellStart"/>
      <w:r>
        <w:rPr>
          <w:lang w:val="en-US"/>
        </w:rPr>
        <w:t>dk:gov:saml:attribute:UniqueAccountKey</w:t>
      </w:r>
      <w:proofErr w:type="spellEnd"/>
      <w:r>
        <w:rPr>
          <w:lang w:val="en-US"/>
        </w:rPr>
        <w:t>”, Value = ”</w:t>
      </w:r>
      <w:proofErr w:type="spellStart"/>
      <w:r>
        <w:rPr>
          <w:lang w:val="en-US"/>
        </w:rPr>
        <w:t>Xri</w:t>
      </w:r>
      <w:proofErr w:type="spellEnd"/>
      <w:r>
        <w:rPr>
          <w:lang w:val="en-US"/>
        </w:rPr>
        <w:t xml:space="preserve">://@DK-XRI*” + c1.Value +  </w:t>
      </w:r>
      <w:r w:rsidR="00790E59">
        <w:rPr>
          <w:lang w:val="en-US"/>
        </w:rPr>
        <w:t>”/” + c2.Value + ”/” + c3.Value);</w:t>
      </w:r>
    </w:p>
    <w:p w:rsidR="008E6382" w:rsidRPr="00011BBE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3173C58B" wp14:editId="416E2902">
            <wp:extent cx="3757027" cy="3960000"/>
            <wp:effectExtent l="19050" t="0" r="0" b="0"/>
            <wp:docPr id="12" name="Picture 10" descr="\\10.100.1.102\Public\Oprettelse af ADFSv2 SP\iviewcapture_date_15_08_2010_time_22_05_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0.100.1.102\Public\Oprettelse af ADFSv2 SP\iviewcapture_date_15_08_2010_time_22_05_10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AD1" w:rsidRDefault="00626AD1" w:rsidP="00626AD1">
      <w:r>
        <w:t>Kopier følgende, så det ligner ovenstående billede:</w:t>
      </w:r>
    </w:p>
    <w:p w:rsidR="00626AD1" w:rsidRDefault="00626AD1" w:rsidP="00A71F6D"/>
    <w:p w:rsidR="00790E59" w:rsidRDefault="00790E59" w:rsidP="00790E59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790E59" w:rsidRDefault="00790E59" w:rsidP="00790E59">
      <w:pPr>
        <w:rPr>
          <w:lang w:val="en-US"/>
        </w:rPr>
      </w:pPr>
      <w:r w:rsidRPr="00011BBE">
        <w:rPr>
          <w:lang w:val="en-US"/>
        </w:rPr>
        <w:t xml:space="preserve">OIO </w:t>
      </w:r>
      <w:r>
        <w:rPr>
          <w:lang w:val="en-US"/>
        </w:rPr>
        <w:t>Postal Address</w:t>
      </w:r>
    </w:p>
    <w:p w:rsidR="00790E59" w:rsidRPr="00011BBE" w:rsidRDefault="00790E59" w:rsidP="00790E59">
      <w:pPr>
        <w:rPr>
          <w:lang w:val="en-US"/>
        </w:rPr>
      </w:pPr>
    </w:p>
    <w:p w:rsidR="00790E59" w:rsidRDefault="00790E59" w:rsidP="00790E59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790E59" w:rsidRDefault="00790E59" w:rsidP="00790E59">
      <w:pPr>
        <w:rPr>
          <w:lang w:val="en-US"/>
        </w:rPr>
      </w:pPr>
      <w:r>
        <w:rPr>
          <w:lang w:val="en-US"/>
        </w:rPr>
        <w:t>c1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postalAddress</w:t>
      </w:r>
      <w:proofErr w:type="spellEnd"/>
      <w:r>
        <w:rPr>
          <w:lang w:val="en-US"/>
        </w:rPr>
        <w:t>”]</w:t>
      </w:r>
    </w:p>
    <w:p w:rsidR="00790E59" w:rsidRDefault="00790E59" w:rsidP="00790E59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postalCode</w:t>
      </w:r>
      <w:proofErr w:type="spellEnd"/>
      <w:r>
        <w:rPr>
          <w:lang w:val="en-US"/>
        </w:rPr>
        <w:t>”]</w:t>
      </w:r>
    </w:p>
    <w:p w:rsidR="00790E59" w:rsidRDefault="00790E59" w:rsidP="00790E59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”http://www.miljoeportal.dk/l”]</w:t>
      </w:r>
    </w:p>
    <w:p w:rsidR="00790E59" w:rsidRPr="00011BBE" w:rsidRDefault="00790E59" w:rsidP="00790E59">
      <w:pPr>
        <w:rPr>
          <w:lang w:val="en-US"/>
        </w:rPr>
      </w:pPr>
      <w:r>
        <w:rPr>
          <w:lang w:val="en-US"/>
        </w:rPr>
        <w:t xml:space="preserve"> 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”urn:oid:2.5.4.16”, Value = c1.Value +  ” ” + c2.Value + ”</w:t>
      </w:r>
      <w:r w:rsidRPr="00790E59">
        <w:rPr>
          <w:lang w:val="en-US"/>
        </w:rPr>
        <w:t xml:space="preserve"> </w:t>
      </w:r>
      <w:r>
        <w:rPr>
          <w:lang w:val="en-US"/>
        </w:rPr>
        <w:t>” + c3.Value);</w:t>
      </w:r>
    </w:p>
    <w:p w:rsidR="00790E59" w:rsidRDefault="00790E59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Default="00626AD1" w:rsidP="00A71F6D">
      <w:pPr>
        <w:rPr>
          <w:lang w:val="en-US"/>
        </w:rPr>
      </w:pPr>
    </w:p>
    <w:p w:rsidR="00626AD1" w:rsidRPr="00790E59" w:rsidRDefault="00626AD1" w:rsidP="00A71F6D">
      <w:pPr>
        <w:rPr>
          <w:lang w:val="en-US"/>
        </w:rPr>
      </w:pPr>
    </w:p>
    <w:p w:rsidR="008E79EC" w:rsidRDefault="008E79EC" w:rsidP="008E79EC">
      <w:pPr>
        <w:pStyle w:val="Overskrift2"/>
      </w:pPr>
      <w:bookmarkStart w:id="17" w:name="_Toc473198038"/>
      <w:r w:rsidRPr="009A281F">
        <w:lastRenderedPageBreak/>
        <w:t xml:space="preserve">Oprettelse af </w:t>
      </w:r>
      <w:r>
        <w:t xml:space="preserve">speciel </w:t>
      </w:r>
      <w:proofErr w:type="spellStart"/>
      <w:r>
        <w:t>claim</w:t>
      </w:r>
      <w:bookmarkEnd w:id="17"/>
      <w:proofErr w:type="spellEnd"/>
    </w:p>
    <w:p w:rsidR="008E79EC" w:rsidRDefault="008E79EC" w:rsidP="008E79EC">
      <w:r w:rsidRPr="0029746C">
        <w:t xml:space="preserve">Hvis </w:t>
      </w:r>
      <w:r>
        <w:t xml:space="preserve">der skal være sikkerhed for at single </w:t>
      </w:r>
      <w:proofErr w:type="spellStart"/>
      <w:r>
        <w:t>logout</w:t>
      </w:r>
      <w:proofErr w:type="spellEnd"/>
      <w:r>
        <w:t xml:space="preserve"> fungerer fra organisationens lokale føderationsserver vil det være nødvendigt at tilføje en </w:t>
      </w:r>
      <w:proofErr w:type="spellStart"/>
      <w:r>
        <w:t>NameID</w:t>
      </w:r>
      <w:proofErr w:type="spellEnd"/>
      <w:r>
        <w:t xml:space="preserve"> </w:t>
      </w:r>
      <w:proofErr w:type="spellStart"/>
      <w:r>
        <w:t>claim</w:t>
      </w:r>
      <w:proofErr w:type="spellEnd"/>
      <w:r>
        <w:t xml:space="preserve"> </w:t>
      </w:r>
      <w:proofErr w:type="spellStart"/>
      <w:r>
        <w:t>rule</w:t>
      </w:r>
      <w:proofErr w:type="spellEnd"/>
      <w:r>
        <w:t>:</w:t>
      </w:r>
    </w:p>
    <w:p w:rsidR="008E79EC" w:rsidRDefault="008E79EC" w:rsidP="008E79EC"/>
    <w:p w:rsidR="008E79EC" w:rsidRDefault="008E79EC" w:rsidP="008E79EC">
      <w:r>
        <w:rPr>
          <w:noProof/>
        </w:rPr>
        <w:drawing>
          <wp:inline distT="0" distB="0" distL="0" distR="0" wp14:anchorId="3A27FE74" wp14:editId="2B5981FB">
            <wp:extent cx="3758400" cy="3970800"/>
            <wp:effectExtent l="0" t="0" r="0" b="0"/>
            <wp:docPr id="44" name="Billed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58400" cy="39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AD1" w:rsidRDefault="00626AD1" w:rsidP="00626AD1">
      <w:r>
        <w:t>Kopier følgende, så det ligner ovenstående billede:</w:t>
      </w:r>
    </w:p>
    <w:p w:rsidR="00626AD1" w:rsidRDefault="00626AD1" w:rsidP="008E79EC"/>
    <w:p w:rsidR="00626AD1" w:rsidRDefault="00626AD1" w:rsidP="00626AD1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626AD1" w:rsidRPr="00626AD1" w:rsidRDefault="00626AD1" w:rsidP="008E79EC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  <w:r>
        <w:rPr>
          <w:lang w:val="en-US"/>
        </w:rPr>
        <w:t xml:space="preserve"> -&gt; </w:t>
      </w:r>
      <w:proofErr w:type="spellStart"/>
      <w:r>
        <w:rPr>
          <w:lang w:val="en-US"/>
        </w:rPr>
        <w:t>nameid</w:t>
      </w:r>
      <w:proofErr w:type="spellEnd"/>
    </w:p>
    <w:p w:rsidR="008E79EC" w:rsidRPr="00626AD1" w:rsidRDefault="008E79EC" w:rsidP="008E79EC">
      <w:pPr>
        <w:rPr>
          <w:lang w:val="en-US"/>
        </w:rPr>
      </w:pPr>
    </w:p>
    <w:p w:rsidR="008E79EC" w:rsidRPr="009A281F" w:rsidRDefault="008E79EC" w:rsidP="00A71F6D">
      <w:proofErr w:type="spellStart"/>
      <w:r w:rsidRPr="0091293C">
        <w:t>NameID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 xml:space="preserve"> </w:t>
      </w:r>
      <w:proofErr w:type="spellStart"/>
      <w:r w:rsidRPr="0091293C">
        <w:t>rule’n</w:t>
      </w:r>
      <w:proofErr w:type="spellEnd"/>
      <w:r w:rsidRPr="0091293C">
        <w:t xml:space="preserve"> skal blot placeres efter den specielle OIO </w:t>
      </w:r>
      <w:proofErr w:type="spellStart"/>
      <w:r w:rsidRPr="0091293C">
        <w:t>uniqueAccountKey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>.</w:t>
      </w:r>
    </w:p>
    <w:p w:rsidR="00B6066E" w:rsidRPr="009A281F" w:rsidRDefault="00D318EF" w:rsidP="00D318EF">
      <w:pPr>
        <w:pStyle w:val="Overskrift2"/>
      </w:pPr>
      <w:bookmarkStart w:id="18" w:name="_Toc473198039"/>
      <w:r w:rsidRPr="009A281F">
        <w:t xml:space="preserve">Tilpasning af </w:t>
      </w:r>
      <w:proofErr w:type="spellStart"/>
      <w:r w:rsidRPr="009A281F">
        <w:t>claims</w:t>
      </w:r>
      <w:proofErr w:type="spellEnd"/>
      <w:r w:rsidRPr="009A281F">
        <w:t>, der er unikke for hver enkelt organisation</w:t>
      </w:r>
      <w:bookmarkEnd w:id="18"/>
    </w:p>
    <w:p w:rsidR="00DC5CE6" w:rsidRPr="009A281F" w:rsidRDefault="00425ACB" w:rsidP="00DC5CE6">
      <w:r w:rsidRPr="009A281F">
        <w:t>Løsningen</w:t>
      </w:r>
      <w:r w:rsidR="00D318EF" w:rsidRPr="009A281F">
        <w:t xml:space="preserve"> opererer </w:t>
      </w:r>
      <w:r w:rsidRPr="009A281F">
        <w:t xml:space="preserve">derudover </w:t>
      </w:r>
      <w:r w:rsidR="00D318EF" w:rsidRPr="009A281F">
        <w:t xml:space="preserve">med fem </w:t>
      </w:r>
      <w:proofErr w:type="spellStart"/>
      <w:r w:rsidR="00D318EF" w:rsidRPr="009A281F">
        <w:t>claims</w:t>
      </w:r>
      <w:proofErr w:type="spellEnd"/>
      <w:r w:rsidR="00D318EF" w:rsidRPr="009A281F">
        <w:t xml:space="preserve"> (</w:t>
      </w:r>
      <w:proofErr w:type="spellStart"/>
      <w:proofErr w:type="gramStart"/>
      <w:r w:rsidRPr="009A281F">
        <w:t>cvrNumberIdentifier</w:t>
      </w:r>
      <w:proofErr w:type="spellEnd"/>
      <w:r w:rsidRPr="009A281F">
        <w:t xml:space="preserve">,  </w:t>
      </w:r>
      <w:proofErr w:type="spellStart"/>
      <w:r w:rsidRPr="009A281F">
        <w:t>organizationNumber</w:t>
      </w:r>
      <w:proofErr w:type="spellEnd"/>
      <w:proofErr w:type="gramEnd"/>
      <w:r w:rsidRPr="009A281F">
        <w:t xml:space="preserve">, </w:t>
      </w:r>
      <w:proofErr w:type="spellStart"/>
      <w:r w:rsidRPr="009A281F">
        <w:t>OrganizationName</w:t>
      </w:r>
      <w:proofErr w:type="spellEnd"/>
      <w:r w:rsidR="00D318EF" w:rsidRPr="009A281F">
        <w:t>,</w:t>
      </w:r>
      <w:r w:rsidRPr="009A281F">
        <w:t xml:space="preserve"> </w:t>
      </w:r>
      <w:proofErr w:type="spellStart"/>
      <w:r w:rsidRPr="009A281F">
        <w:t>PNumberIdentifier</w:t>
      </w:r>
      <w:proofErr w:type="spellEnd"/>
      <w:r w:rsidRPr="009A281F">
        <w:t xml:space="preserve"> og </w:t>
      </w:r>
      <w:proofErr w:type="spellStart"/>
      <w:r w:rsidRPr="009A281F">
        <w:t>sourceIPAddresses</w:t>
      </w:r>
      <w:proofErr w:type="spellEnd"/>
      <w:r w:rsidR="00D318EF" w:rsidRPr="009A281F">
        <w:t>)</w:t>
      </w:r>
      <w:r w:rsidR="00D7402E" w:rsidRPr="009A281F">
        <w:t>,</w:t>
      </w:r>
      <w:r w:rsidR="00D318EF" w:rsidRPr="009A281F">
        <w:t xml:space="preserve"> </w:t>
      </w:r>
      <w:r w:rsidRPr="009A281F">
        <w:t xml:space="preserve">som er unikke </w:t>
      </w:r>
      <w:r w:rsidR="00D7402E" w:rsidRPr="009A281F">
        <w:t xml:space="preserve">hos </w:t>
      </w:r>
      <w:r w:rsidRPr="009A281F">
        <w:t>hver organisation.</w:t>
      </w:r>
      <w:r w:rsidR="00DC5CE6" w:rsidRPr="009A281F">
        <w:t xml:space="preserve"> </w:t>
      </w:r>
    </w:p>
    <w:p w:rsidR="00DC5CE6" w:rsidRPr="009A281F" w:rsidRDefault="00DC5CE6" w:rsidP="00DC5CE6"/>
    <w:p w:rsidR="00D318EF" w:rsidRPr="009A281F" w:rsidRDefault="00DC5CE6" w:rsidP="00DC5CE6">
      <w:r w:rsidRPr="009A281F">
        <w:t xml:space="preserve">Det er forskelligt hvor mange af disse fem </w:t>
      </w:r>
      <w:proofErr w:type="spellStart"/>
      <w:r w:rsidRPr="009A281F">
        <w:t>claims</w:t>
      </w:r>
      <w:proofErr w:type="spellEnd"/>
      <w:r w:rsidRPr="009A281F">
        <w:t xml:space="preserve">, der skal være udfyldt (det afhænger dels af organisationen og dels af hvilke applikationer, der benyttes). DMP stiller dog som krav at de to førstnævnte </w:t>
      </w:r>
      <w:proofErr w:type="spellStart"/>
      <w:r w:rsidRPr="009A281F">
        <w:t>claims</w:t>
      </w:r>
      <w:proofErr w:type="spellEnd"/>
      <w:r w:rsidRPr="009A281F">
        <w:t xml:space="preserve"> skal være tildelt en værdi.</w:t>
      </w:r>
    </w:p>
    <w:p w:rsidR="00425ACB" w:rsidRPr="009A281F" w:rsidRDefault="00425ACB" w:rsidP="00D318EF"/>
    <w:p w:rsidR="00425ACB" w:rsidRPr="009A281F" w:rsidRDefault="00DC5CE6" w:rsidP="00D318EF">
      <w:r w:rsidRPr="009A281F">
        <w:t xml:space="preserve">Tildelingen af en værdi til de relevante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425ACB" w:rsidRPr="009A281F">
        <w:t xml:space="preserve">kan fx håndteres ved at lægge de relevante informationer ned i en AD-attribut og oprette de nødvendige LDAP </w:t>
      </w:r>
      <w:proofErr w:type="spellStart"/>
      <w:r w:rsidR="00425ACB" w:rsidRPr="009A281F">
        <w:t>claims</w:t>
      </w:r>
      <w:proofErr w:type="spellEnd"/>
      <w:r w:rsidR="00425ACB" w:rsidRPr="009A281F">
        <w:t xml:space="preserve"> </w:t>
      </w:r>
      <w:proofErr w:type="spellStart"/>
      <w:r w:rsidR="00425ACB" w:rsidRPr="009A281F">
        <w:t>rules</w:t>
      </w:r>
      <w:proofErr w:type="spellEnd"/>
      <w:r w:rsidR="008E6382" w:rsidRPr="009A281F">
        <w:t xml:space="preserve"> eller placere informationerne andetsteds og oprette en </w:t>
      </w:r>
      <w:proofErr w:type="spellStart"/>
      <w:r w:rsidR="008E6382" w:rsidRPr="009A281F">
        <w:t>custom</w:t>
      </w:r>
      <w:proofErr w:type="spellEnd"/>
      <w:r w:rsidR="008E6382" w:rsidRPr="009A281F">
        <w:t xml:space="preserve"> </w:t>
      </w:r>
      <w:proofErr w:type="spellStart"/>
      <w:r w:rsidR="008E6382" w:rsidRPr="009A281F">
        <w:t>attribute</w:t>
      </w:r>
      <w:proofErr w:type="spellEnd"/>
      <w:r w:rsidR="008E6382" w:rsidRPr="009A281F">
        <w:t xml:space="preserve"> store.</w:t>
      </w:r>
      <w:r w:rsidR="00DB20BE" w:rsidRPr="009A281F">
        <w:t xml:space="preserve"> Disse to løsninger er nødvendige, hvis </w:t>
      </w:r>
      <w:proofErr w:type="spellStart"/>
      <w:r w:rsidR="00DB20BE" w:rsidRPr="009A281F">
        <w:t>claims</w:t>
      </w:r>
      <w:proofErr w:type="spellEnd"/>
      <w:r w:rsidR="00DB20BE" w:rsidRPr="009A281F">
        <w:t>-værdierne kan være forskellige på tværs af bruger</w:t>
      </w:r>
      <w:r w:rsidR="00ED07F3" w:rsidRPr="009A281F">
        <w:t>ne i organisationens Active Directory</w:t>
      </w:r>
      <w:r w:rsidR="00DB20BE" w:rsidRPr="009A281F">
        <w:t>.</w:t>
      </w:r>
    </w:p>
    <w:p w:rsidR="008E6382" w:rsidRPr="009A281F" w:rsidRDefault="008E6382" w:rsidP="00D318EF"/>
    <w:p w:rsidR="00ED07F3" w:rsidRPr="009A281F" w:rsidRDefault="00ED07F3" w:rsidP="00D318EF">
      <w:r w:rsidRPr="009A281F">
        <w:t xml:space="preserve">Såfremt værdierne er de samme for alle Active Directory-brugere kan det </w:t>
      </w:r>
      <w:r w:rsidR="008E6382" w:rsidRPr="009A281F">
        <w:t>håndteres ved at</w:t>
      </w:r>
      <w:r w:rsidRPr="009A281F">
        <w:t xml:space="preserve"> oprette nogle </w:t>
      </w:r>
      <w:proofErr w:type="spellStart"/>
      <w:r w:rsidR="00182966" w:rsidRPr="009A281F">
        <w:t>custom</w:t>
      </w:r>
      <w:proofErr w:type="spellEnd"/>
      <w:r w:rsidR="00182966" w:rsidRPr="009A281F">
        <w:t xml:space="preserve"> </w:t>
      </w:r>
      <w:proofErr w:type="spellStart"/>
      <w:r w:rsidR="00182966" w:rsidRPr="009A281F">
        <w:t>rules</w:t>
      </w:r>
      <w:proofErr w:type="spellEnd"/>
      <w:r w:rsidR="00182966" w:rsidRPr="009A281F">
        <w:t xml:space="preserve">, der sætter en given </w:t>
      </w:r>
      <w:proofErr w:type="spellStart"/>
      <w:r w:rsidR="00182966" w:rsidRPr="009A281F">
        <w:t>claim</w:t>
      </w:r>
      <w:proofErr w:type="spellEnd"/>
      <w:r w:rsidR="00182966" w:rsidRPr="009A281F">
        <w:t xml:space="preserve"> til en fast værdi</w:t>
      </w:r>
      <w:r w:rsidRPr="009A281F">
        <w:t>.</w:t>
      </w:r>
    </w:p>
    <w:p w:rsidR="00ED07F3" w:rsidRPr="009A281F" w:rsidRDefault="00ED07F3" w:rsidP="00D318EF"/>
    <w:p w:rsidR="00182966" w:rsidRPr="009A281F" w:rsidRDefault="00182966" w:rsidP="00D318EF">
      <w:pPr>
        <w:rPr>
          <w:i/>
          <w:iCs/>
        </w:rPr>
      </w:pPr>
      <w:r w:rsidRPr="009A281F">
        <w:rPr>
          <w:i/>
          <w:iCs/>
        </w:rPr>
        <w:t xml:space="preserve">Når du sætter en given attribut (fx </w:t>
      </w:r>
      <w:proofErr w:type="spellStart"/>
      <w:r w:rsidRPr="009A281F">
        <w:rPr>
          <w:i/>
          <w:iCs/>
        </w:rPr>
        <w:t>cvrNumber</w:t>
      </w:r>
      <w:proofErr w:type="spellEnd"/>
      <w:r w:rsidRPr="009A281F">
        <w:rPr>
          <w:i/>
          <w:iCs/>
        </w:rPr>
        <w:t xml:space="preserve">, </w:t>
      </w:r>
      <w:proofErr w:type="spellStart"/>
      <w:r w:rsidRPr="009A281F">
        <w:rPr>
          <w:i/>
          <w:iCs/>
        </w:rPr>
        <w:t>employeeNumber</w:t>
      </w:r>
      <w:proofErr w:type="spellEnd"/>
      <w:r w:rsidRPr="009A281F">
        <w:rPr>
          <w:i/>
          <w:iCs/>
        </w:rPr>
        <w:t xml:space="preserve"> eller </w:t>
      </w:r>
      <w:proofErr w:type="spellStart"/>
      <w:r w:rsidRPr="009A281F">
        <w:rPr>
          <w:i/>
          <w:iCs/>
        </w:rPr>
        <w:t>sourceIPAddresses</w:t>
      </w:r>
      <w:proofErr w:type="spellEnd"/>
      <w:r w:rsidRPr="009A281F">
        <w:rPr>
          <w:i/>
          <w:iCs/>
        </w:rPr>
        <w:t xml:space="preserve">) til en fast værdi ved brug af en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på DMP </w:t>
      </w:r>
      <w:proofErr w:type="spellStart"/>
      <w:r w:rsidRPr="009A281F">
        <w:rPr>
          <w:i/>
          <w:iCs/>
        </w:rPr>
        <w:t>Relying</w:t>
      </w:r>
      <w:proofErr w:type="spellEnd"/>
      <w:r w:rsidRPr="009A281F">
        <w:rPr>
          <w:i/>
          <w:iCs/>
        </w:rPr>
        <w:t xml:space="preserve"> Party </w:t>
      </w:r>
      <w:proofErr w:type="spellStart"/>
      <w:r w:rsidRPr="009A281F">
        <w:rPr>
          <w:i/>
          <w:iCs/>
        </w:rPr>
        <w:t>Trust'en</w:t>
      </w:r>
      <w:proofErr w:type="spellEnd"/>
      <w:r w:rsidRPr="009A281F">
        <w:rPr>
          <w:i/>
          <w:iCs/>
        </w:rPr>
        <w:t xml:space="preserve"> skal du huske at </w:t>
      </w:r>
      <w:proofErr w:type="spellStart"/>
      <w:r w:rsidRPr="009A281F">
        <w:rPr>
          <w:i/>
          <w:iCs/>
        </w:rPr>
        <w:t>checke</w:t>
      </w:r>
      <w:proofErr w:type="spellEnd"/>
      <w:r w:rsidRPr="009A281F">
        <w:rPr>
          <w:i/>
          <w:iCs/>
        </w:rPr>
        <w:t xml:space="preserve"> om der findes en tilsvarende </w:t>
      </w:r>
      <w:proofErr w:type="spellStart"/>
      <w:r w:rsidRPr="009A281F">
        <w:rPr>
          <w:i/>
          <w:iCs/>
        </w:rPr>
        <w:t>mapping</w:t>
      </w:r>
      <w:proofErr w:type="spellEnd"/>
      <w:r w:rsidRPr="009A281F">
        <w:rPr>
          <w:i/>
          <w:iCs/>
        </w:rPr>
        <w:t xml:space="preserve"> i </w:t>
      </w:r>
      <w:proofErr w:type="spellStart"/>
      <w:r w:rsidRPr="009A281F">
        <w:rPr>
          <w:i/>
          <w:iCs/>
        </w:rPr>
        <w:t>Attributmapninger</w:t>
      </w:r>
      <w:proofErr w:type="spellEnd"/>
      <w:r w:rsidRPr="009A281F">
        <w:rPr>
          <w:i/>
          <w:iCs/>
        </w:rPr>
        <w:t xml:space="preserve"> til DMP. Denne skal i givet fald slettes. Ellers vil din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ikke fungere.</w:t>
      </w:r>
    </w:p>
    <w:p w:rsidR="00182966" w:rsidRPr="009A281F" w:rsidRDefault="00182966" w:rsidP="00D318EF"/>
    <w:p w:rsidR="008E6382" w:rsidRPr="009A281F" w:rsidRDefault="00ED07F3" w:rsidP="00D318EF">
      <w:r w:rsidRPr="009A281F">
        <w:t xml:space="preserve">En løsning baseret på </w:t>
      </w:r>
      <w:r w:rsidR="00182966" w:rsidRPr="009A281F">
        <w:t xml:space="preserve">faste </w:t>
      </w:r>
      <w:proofErr w:type="spellStart"/>
      <w:r w:rsidRPr="009A281F">
        <w:t>claims</w:t>
      </w:r>
      <w:proofErr w:type="spellEnd"/>
      <w:r w:rsidRPr="009A281F">
        <w:t xml:space="preserve">-værdier </w:t>
      </w:r>
      <w:r w:rsidR="008E6382" w:rsidRPr="009A281F">
        <w:t>er eksemplificeret nedenfor</w:t>
      </w:r>
      <w:r w:rsidR="00051D0E" w:rsidRPr="009A281F">
        <w:t xml:space="preserve"> i </w:t>
      </w:r>
      <w:r w:rsidR="00B62BD8" w:rsidRPr="009A281F">
        <w:t xml:space="preserve">forbindelse med </w:t>
      </w:r>
      <w:proofErr w:type="spellStart"/>
      <w:r w:rsidR="00051D0E" w:rsidRPr="009A281F">
        <w:t>cvrNumberIdentifier</w:t>
      </w:r>
      <w:proofErr w:type="spellEnd"/>
      <w:r w:rsidR="00C51C98" w:rsidRPr="009A281F">
        <w:t>,</w:t>
      </w:r>
      <w:r w:rsidR="00DC5CE6" w:rsidRPr="009A281F">
        <w:t xml:space="preserve"> </w:t>
      </w:r>
      <w:proofErr w:type="spellStart"/>
      <w:r w:rsidR="00DC5CE6" w:rsidRPr="009A281F">
        <w:t>organizationNumber</w:t>
      </w:r>
      <w:proofErr w:type="spellEnd"/>
      <w:r w:rsidR="00DC5CE6" w:rsidRPr="009A281F">
        <w:t xml:space="preserve"> </w:t>
      </w:r>
      <w:r w:rsidR="00C51C98" w:rsidRPr="009A281F">
        <w:t xml:space="preserve">og </w:t>
      </w:r>
      <w:proofErr w:type="spellStart"/>
      <w:r w:rsidR="00C51C98" w:rsidRPr="009A281F">
        <w:t>sourceIPAddresses</w:t>
      </w:r>
      <w:proofErr w:type="spellEnd"/>
      <w:r w:rsidR="00C51C98" w:rsidRPr="009A281F">
        <w:t xml:space="preserve"> </w:t>
      </w:r>
      <w:proofErr w:type="spellStart"/>
      <w:r w:rsidR="00C51C98" w:rsidRPr="009A281F">
        <w:t>claim</w:t>
      </w:r>
      <w:r w:rsidR="00C55FA6" w:rsidRPr="009A281F">
        <w:t>s</w:t>
      </w:r>
      <w:proofErr w:type="spellEnd"/>
      <w:r w:rsidR="00B76544" w:rsidRPr="009A281F">
        <w:t>:</w:t>
      </w:r>
    </w:p>
    <w:p w:rsidR="006F5FB9" w:rsidRDefault="00B76544" w:rsidP="00A71F6D">
      <w:r w:rsidRPr="009A281F">
        <w:rPr>
          <w:noProof/>
        </w:rPr>
        <w:drawing>
          <wp:inline distT="0" distB="0" distL="0" distR="0" wp14:anchorId="23DC4BDC" wp14:editId="5556E9F2">
            <wp:extent cx="3752183" cy="3960000"/>
            <wp:effectExtent l="19050" t="0" r="667" b="0"/>
            <wp:docPr id="15" name="Picture 12" descr="\\10.100.1.102\Public\Oprettelse af ADFSv2 SP\iviewcapture_date_15_08_2010_time_22_16_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0.100.1.102\Public\Oprettelse af ADFSv2 SP\iviewcapture_date_15_08_2010_time_22_16_14.t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3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AD1" w:rsidRPr="00626AD1" w:rsidRDefault="00626AD1" w:rsidP="00A71F6D">
      <w:pPr>
        <w:rPr>
          <w:lang w:val="en-US"/>
        </w:rPr>
      </w:pPr>
    </w:p>
    <w:p w:rsidR="00626AD1" w:rsidRDefault="00626AD1" w:rsidP="00626AD1">
      <w:r>
        <w:t>Kopier følgende, så</w:t>
      </w:r>
      <w:r w:rsidR="007559DF">
        <w:t xml:space="preserve"> det ligner ovenstående billede(dog skal </w:t>
      </w:r>
      <w:proofErr w:type="gramStart"/>
      <w:r w:rsidR="007559DF">
        <w:t>12345678</w:t>
      </w:r>
      <w:proofErr w:type="gramEnd"/>
      <w:r w:rsidR="007559DF">
        <w:t xml:space="preserve"> erstattes med jeres egen værdi):</w:t>
      </w:r>
    </w:p>
    <w:p w:rsidR="00626AD1" w:rsidRDefault="00626AD1" w:rsidP="00626AD1"/>
    <w:p w:rsidR="00626AD1" w:rsidRDefault="00626AD1" w:rsidP="00626AD1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626AD1" w:rsidRDefault="00626AD1" w:rsidP="00626AD1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cvrNumberIdentifier</w:t>
      </w:r>
      <w:proofErr w:type="spellEnd"/>
    </w:p>
    <w:p w:rsidR="00626AD1" w:rsidRPr="00011BBE" w:rsidRDefault="00626AD1" w:rsidP="00626AD1">
      <w:pPr>
        <w:rPr>
          <w:lang w:val="en-US"/>
        </w:rPr>
      </w:pPr>
    </w:p>
    <w:p w:rsidR="00626AD1" w:rsidRDefault="00626AD1" w:rsidP="00626AD1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F217F" w:rsidRPr="00626AD1" w:rsidRDefault="00626AD1" w:rsidP="00A71F6D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dk:gov:saml:attribute:CvrNumberIdentifier</w:t>
      </w:r>
      <w:proofErr w:type="spellEnd"/>
      <w:r>
        <w:rPr>
          <w:lang w:val="en-US"/>
        </w:rPr>
        <w:t>”, Value = ”12345678”);</w:t>
      </w:r>
    </w:p>
    <w:p w:rsidR="005F217F" w:rsidRDefault="005F217F" w:rsidP="00A71F6D">
      <w:r w:rsidRPr="009A281F">
        <w:rPr>
          <w:noProof/>
        </w:rPr>
        <w:lastRenderedPageBreak/>
        <w:drawing>
          <wp:inline distT="0" distB="0" distL="0" distR="0" wp14:anchorId="0259DD82" wp14:editId="4C93699E">
            <wp:extent cx="3752184" cy="3960000"/>
            <wp:effectExtent l="19050" t="0" r="666" b="0"/>
            <wp:docPr id="4" name="Picture 3" descr="\\10.100.1.102\Public\Oprettelse af ADFSv2 SP\iviewcapture_date_16_08_2010_time_06_55_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0.100.1.102\Public\Oprettelse af ADFSv2 SP\iviewcapture_date_16_08_2010_time_06_55_37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AD1" w:rsidRDefault="00626AD1" w:rsidP="00626AD1">
      <w:r>
        <w:t>Kopier følgende, så</w:t>
      </w:r>
      <w:r w:rsidR="007559DF">
        <w:t xml:space="preserve"> det ligner ovenstående billede(dog skal 007 erstattes med jeres egen værdi):</w:t>
      </w:r>
    </w:p>
    <w:p w:rsidR="00626AD1" w:rsidRDefault="00626AD1" w:rsidP="00626AD1"/>
    <w:p w:rsidR="00626AD1" w:rsidRDefault="00626AD1" w:rsidP="00626AD1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626AD1" w:rsidRDefault="00626AD1" w:rsidP="00626AD1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 w:rsidR="007559DF">
        <w:rPr>
          <w:lang w:val="en-US"/>
        </w:rPr>
        <w:t>organizationNumber</w:t>
      </w:r>
      <w:proofErr w:type="spellEnd"/>
    </w:p>
    <w:p w:rsidR="00626AD1" w:rsidRPr="00011BBE" w:rsidRDefault="00626AD1" w:rsidP="00626AD1">
      <w:pPr>
        <w:rPr>
          <w:lang w:val="en-US"/>
        </w:rPr>
      </w:pPr>
    </w:p>
    <w:p w:rsidR="00626AD1" w:rsidRDefault="00626AD1" w:rsidP="00626AD1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626AD1" w:rsidRPr="00626AD1" w:rsidRDefault="00626AD1" w:rsidP="00626AD1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</w:t>
      </w:r>
      <w:r w:rsidR="007559DF">
        <w:rPr>
          <w:lang w:val="en-US"/>
        </w:rPr>
        <w:t>k:gov:saml:attribute</w:t>
      </w:r>
      <w:proofErr w:type="spellEnd"/>
      <w:r w:rsidR="007559DF">
        <w:rPr>
          <w:lang w:val="en-US"/>
        </w:rPr>
        <w:t>/</w:t>
      </w:r>
      <w:proofErr w:type="spellStart"/>
      <w:r w:rsidR="007559DF">
        <w:rPr>
          <w:lang w:val="en-US"/>
        </w:rPr>
        <w:t>organizationNumber</w:t>
      </w:r>
      <w:proofErr w:type="spellEnd"/>
      <w:r>
        <w:rPr>
          <w:lang w:val="en-US"/>
        </w:rPr>
        <w:t>”, Value = ”</w:t>
      </w:r>
      <w:r w:rsidR="007559DF">
        <w:rPr>
          <w:lang w:val="en-US"/>
        </w:rPr>
        <w:t>007</w:t>
      </w:r>
      <w:r>
        <w:rPr>
          <w:lang w:val="en-US"/>
        </w:rPr>
        <w:t>”);</w:t>
      </w:r>
    </w:p>
    <w:p w:rsidR="00626AD1" w:rsidRPr="00626AD1" w:rsidRDefault="00626AD1" w:rsidP="00A71F6D">
      <w:pPr>
        <w:rPr>
          <w:lang w:val="en-US"/>
        </w:rPr>
      </w:pPr>
    </w:p>
    <w:p w:rsidR="005F217F" w:rsidRPr="00626AD1" w:rsidRDefault="005F217F" w:rsidP="00A71F6D">
      <w:pPr>
        <w:rPr>
          <w:lang w:val="en-US"/>
        </w:rPr>
      </w:pPr>
    </w:p>
    <w:p w:rsidR="005F217F" w:rsidRDefault="006C1A34" w:rsidP="00A71F6D">
      <w:r w:rsidRPr="009A281F">
        <w:rPr>
          <w:noProof/>
        </w:rPr>
        <w:lastRenderedPageBreak/>
        <w:drawing>
          <wp:inline distT="0" distB="0" distL="0" distR="0" wp14:anchorId="4E479E61" wp14:editId="2C93C0C3">
            <wp:extent cx="3752184" cy="3960000"/>
            <wp:effectExtent l="19050" t="0" r="666" b="0"/>
            <wp:docPr id="25" name="Picture 8" descr="\\10.100.1.102\Public\Oprettelse af ADFSv2 SP\iviewcapture_date_16_08_2010_time_08_20_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6_08_2010_time_08_20_17.t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9DF" w:rsidRDefault="007559DF" w:rsidP="007559DF">
      <w:r>
        <w:t>Kopier følgende, så det ligner ovenstående billede(dog skal 122.39.23.39 erstattes med jeres egen værdi):</w:t>
      </w:r>
    </w:p>
    <w:p w:rsidR="007559DF" w:rsidRDefault="007559DF" w:rsidP="007559DF"/>
    <w:p w:rsidR="007559DF" w:rsidRDefault="007559DF" w:rsidP="007559DF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7559DF" w:rsidRDefault="007559DF" w:rsidP="007559DF">
      <w:pPr>
        <w:rPr>
          <w:lang w:val="en-US"/>
        </w:rPr>
      </w:pPr>
      <w:r>
        <w:rPr>
          <w:lang w:val="en-US"/>
        </w:rPr>
        <w:t xml:space="preserve">DMP </w:t>
      </w:r>
      <w:proofErr w:type="spellStart"/>
      <w:r>
        <w:rPr>
          <w:lang w:val="en-US"/>
        </w:rPr>
        <w:t>sourceIPAddresses</w:t>
      </w:r>
      <w:proofErr w:type="spellEnd"/>
    </w:p>
    <w:p w:rsidR="007559DF" w:rsidRPr="00011BBE" w:rsidRDefault="007559DF" w:rsidP="007559DF">
      <w:pPr>
        <w:rPr>
          <w:lang w:val="en-US"/>
        </w:rPr>
      </w:pPr>
    </w:p>
    <w:p w:rsidR="007559DF" w:rsidRDefault="007559DF" w:rsidP="007559DF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7559DF" w:rsidRPr="00626AD1" w:rsidRDefault="007559DF" w:rsidP="007559DF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”http://www.miljoeportal.dk/</w:t>
      </w:r>
      <w:proofErr w:type="spellStart"/>
      <w:r>
        <w:rPr>
          <w:lang w:val="en-US"/>
        </w:rPr>
        <w:t>sourceIPAddresses</w:t>
      </w:r>
      <w:proofErr w:type="spellEnd"/>
      <w:r>
        <w:rPr>
          <w:lang w:val="en-US"/>
        </w:rPr>
        <w:t>”, Value = ”122.39.23.39”);</w:t>
      </w:r>
    </w:p>
    <w:p w:rsidR="007559DF" w:rsidRPr="007559DF" w:rsidRDefault="007559DF" w:rsidP="00A71F6D">
      <w:pPr>
        <w:rPr>
          <w:lang w:val="en-US"/>
        </w:rPr>
      </w:pPr>
    </w:p>
    <w:p w:rsidR="005F217F" w:rsidRDefault="005F217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Default="007559DF" w:rsidP="00A71F6D">
      <w:pPr>
        <w:rPr>
          <w:lang w:val="en-US"/>
        </w:rPr>
      </w:pPr>
    </w:p>
    <w:p w:rsidR="007559DF" w:rsidRPr="007559DF" w:rsidRDefault="007559DF" w:rsidP="00A71F6D">
      <w:pPr>
        <w:rPr>
          <w:lang w:val="en-US"/>
        </w:rPr>
      </w:pPr>
    </w:p>
    <w:p w:rsidR="00B76544" w:rsidRPr="009A281F" w:rsidRDefault="00051D0E" w:rsidP="00773CB1">
      <w:r w:rsidRPr="009A281F">
        <w:lastRenderedPageBreak/>
        <w:t xml:space="preserve">Alle fem </w:t>
      </w:r>
      <w:proofErr w:type="spellStart"/>
      <w:r w:rsidRPr="009A281F">
        <w:t>claims</w:t>
      </w:r>
      <w:proofErr w:type="spellEnd"/>
      <w:r w:rsidRPr="009A281F">
        <w:t xml:space="preserve"> skal enten indplaceres som de første </w:t>
      </w:r>
      <w:proofErr w:type="spellStart"/>
      <w:r w:rsidRPr="009A281F">
        <w:t>claims</w:t>
      </w:r>
      <w:proofErr w:type="spellEnd"/>
      <w:r w:rsidRPr="009A281F">
        <w:t xml:space="preserve"> i rækkefølgen eller </w:t>
      </w:r>
      <w:r w:rsidR="006F5FB9" w:rsidRPr="009A281F">
        <w:t>umiddelbart efter "AD-</w:t>
      </w:r>
      <w:proofErr w:type="spellStart"/>
      <w:r w:rsidR="006F5FB9" w:rsidRPr="009A281F">
        <w:t>a</w:t>
      </w:r>
      <w:r w:rsidR="007559DF">
        <w:t>ttributmapninger</w:t>
      </w:r>
      <w:proofErr w:type="spellEnd"/>
      <w:r w:rsidR="007559DF">
        <w:t xml:space="preserve">" </w:t>
      </w:r>
      <w:proofErr w:type="spellStart"/>
      <w:r w:rsidR="007559DF">
        <w:t>claims</w:t>
      </w:r>
      <w:proofErr w:type="spellEnd"/>
      <w:r w:rsidR="007559DF">
        <w:t xml:space="preserve"> </w:t>
      </w:r>
      <w:proofErr w:type="spellStart"/>
      <w:r w:rsidR="007559DF">
        <w:t>rule</w:t>
      </w:r>
      <w:r w:rsidR="00B76544" w:rsidRPr="009A281F">
        <w:t>n</w:t>
      </w:r>
      <w:proofErr w:type="spellEnd"/>
      <w:r w:rsidR="00B76544" w:rsidRPr="009A281F">
        <w:t>:</w:t>
      </w:r>
    </w:p>
    <w:p w:rsidR="00B2525D" w:rsidRPr="009A281F" w:rsidRDefault="006C1A34" w:rsidP="00773CB1">
      <w:r w:rsidRPr="009A281F">
        <w:rPr>
          <w:noProof/>
        </w:rPr>
        <w:drawing>
          <wp:inline distT="0" distB="0" distL="0" distR="0" wp14:anchorId="3B56C44B" wp14:editId="0AB547B8">
            <wp:extent cx="3649082" cy="3960000"/>
            <wp:effectExtent l="19050" t="0" r="8518" b="0"/>
            <wp:docPr id="29" name="Picture 9" descr="\\10.100.1.102\Public\Oprettelse af ADFSv2 SP\iviewcapture_date_16_08_2010_time_08_26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6_08_2010_time_08_26_27.t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082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A34" w:rsidRPr="009A281F" w:rsidRDefault="00E02F1D" w:rsidP="00E02F1D">
      <w:pPr>
        <w:pStyle w:val="Overskrift1"/>
      </w:pPr>
      <w:bookmarkStart w:id="19" w:name="_Toc473198040"/>
      <w:r w:rsidRPr="009A281F">
        <w:t xml:space="preserve">Aktivering af SSO til web services login på organisationens AD FS </w:t>
      </w:r>
      <w:r w:rsidR="005F771E">
        <w:t>3</w:t>
      </w:r>
      <w:r w:rsidRPr="009A281F">
        <w:t>.</w:t>
      </w:r>
      <w:r w:rsidR="005F771E">
        <w:t>0</w:t>
      </w:r>
      <w:r w:rsidR="00CA769B" w:rsidRPr="009A281F">
        <w:t xml:space="preserve"> </w:t>
      </w:r>
      <w:r w:rsidRPr="009A281F">
        <w:t>server</w:t>
      </w:r>
      <w:bookmarkEnd w:id="19"/>
    </w:p>
    <w:p w:rsidR="00E02F1D" w:rsidRPr="009A281F" w:rsidRDefault="004F31B6" w:rsidP="00E02F1D">
      <w:r w:rsidRPr="009A281F">
        <w:t>Brugen af SSO til web services kræver to ting på organisationens føderationsserver.</w:t>
      </w:r>
    </w:p>
    <w:p w:rsidR="004F31B6" w:rsidRPr="009A281F" w:rsidRDefault="004F31B6" w:rsidP="004F31B6"/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et konkret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</w:p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</w:t>
      </w:r>
      <w:r w:rsidR="00C25606" w:rsidRPr="009A281F">
        <w:t xml:space="preserve">kryptering på udstedte </w:t>
      </w:r>
      <w:proofErr w:type="spellStart"/>
      <w:r w:rsidR="00C25606" w:rsidRPr="009A281F">
        <w:t>tokens</w:t>
      </w:r>
      <w:proofErr w:type="spellEnd"/>
    </w:p>
    <w:p w:rsidR="0081796C" w:rsidRPr="009A281F" w:rsidRDefault="0081796C">
      <w:pPr>
        <w:spacing w:line="240" w:lineRule="auto"/>
      </w:pPr>
    </w:p>
    <w:p w:rsidR="0081796C" w:rsidRPr="009A281F" w:rsidRDefault="0081796C">
      <w:pPr>
        <w:spacing w:line="240" w:lineRule="auto"/>
        <w:rPr>
          <w:rFonts w:cs="Arial"/>
          <w:b/>
          <w:bCs/>
          <w:iCs/>
          <w:szCs w:val="28"/>
        </w:rPr>
      </w:pPr>
      <w:r w:rsidRPr="009A281F">
        <w:t>De følgende afsnit beskriver disse p</w:t>
      </w:r>
      <w:r w:rsidR="009135E4" w:rsidRPr="009A281F">
        <w:t>unkter i detaljer</w:t>
      </w:r>
      <w:r w:rsidRPr="009A281F">
        <w:t>.</w:t>
      </w:r>
      <w:r w:rsidRPr="009A281F">
        <w:br w:type="page"/>
      </w:r>
    </w:p>
    <w:p w:rsidR="00C25606" w:rsidRPr="009A281F" w:rsidRDefault="00C25606" w:rsidP="00C25606">
      <w:pPr>
        <w:pStyle w:val="Overskrift2"/>
      </w:pPr>
      <w:bookmarkStart w:id="20" w:name="_Toc473198041"/>
      <w:r w:rsidRPr="009A281F">
        <w:lastRenderedPageBreak/>
        <w:t xml:space="preserve">Aktivering af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  <w:bookmarkEnd w:id="20"/>
    </w:p>
    <w:p w:rsidR="00C25606" w:rsidRPr="009A281F" w:rsidRDefault="0081796C" w:rsidP="00F1731A">
      <w:pPr>
        <w:pStyle w:val="Listeafsnit"/>
        <w:numPr>
          <w:ilvl w:val="0"/>
          <w:numId w:val="45"/>
        </w:numPr>
      </w:pPr>
      <w:r w:rsidRPr="009A281F">
        <w:t xml:space="preserve">Fra AD FS </w:t>
      </w:r>
      <w:r w:rsidR="005F771E">
        <w:t>3</w:t>
      </w:r>
      <w:r w:rsidRPr="009A281F">
        <w:t>.</w:t>
      </w:r>
      <w:r w:rsidR="005F771E">
        <w:t>0</w:t>
      </w:r>
      <w:r w:rsidR="00CA769B" w:rsidRPr="009A281F">
        <w:t xml:space="preserve"> </w:t>
      </w:r>
      <w:proofErr w:type="spellStart"/>
      <w:r w:rsidRPr="009A281F">
        <w:t>MMC’en</w:t>
      </w:r>
      <w:proofErr w:type="spellEnd"/>
      <w:r w:rsidRPr="009A281F">
        <w:t xml:space="preserve"> markeres </w:t>
      </w:r>
      <w:proofErr w:type="spellStart"/>
      <w:r w:rsidRPr="009A281F">
        <w:t>endpoints</w:t>
      </w:r>
      <w:proofErr w:type="spellEnd"/>
    </w:p>
    <w:p w:rsidR="0081796C" w:rsidRPr="00787F76" w:rsidRDefault="005F771E" w:rsidP="0081796C">
      <w:pPr>
        <w:pStyle w:val="Listeafsnit"/>
        <w:rPr>
          <w:lang w:val="en-US"/>
        </w:rPr>
      </w:pPr>
      <w:r>
        <w:rPr>
          <w:noProof/>
          <w:lang w:eastAsia="da-DK"/>
        </w:rPr>
        <w:drawing>
          <wp:inline distT="0" distB="0" distL="0" distR="0" wp14:anchorId="2427A80D" wp14:editId="2257121A">
            <wp:extent cx="6120130" cy="4379595"/>
            <wp:effectExtent l="0" t="0" r="0" b="190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</w:p>
    <w:p w:rsidR="0030797B" w:rsidRPr="009A281F" w:rsidRDefault="0030797B" w:rsidP="0030797B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”/</w:t>
      </w:r>
      <w:proofErr w:type="spellStart"/>
      <w:r w:rsidRPr="009A281F">
        <w:t>adfs</w:t>
      </w:r>
      <w:proofErr w:type="spellEnd"/>
      <w:r w:rsidRPr="009A281F">
        <w:t>/services/trust/13/</w:t>
      </w:r>
      <w:proofErr w:type="spellStart"/>
      <w:r w:rsidRPr="009A281F">
        <w:t>windows</w:t>
      </w:r>
      <w:proofErr w:type="spellEnd"/>
      <w:r w:rsidR="00D71C4F" w:rsidRPr="009A281F">
        <w:t xml:space="preserve">” </w:t>
      </w:r>
      <w:r w:rsidR="00A5349F" w:rsidRPr="009A281F">
        <w:t>findes i listen</w:t>
      </w:r>
    </w:p>
    <w:p w:rsidR="00BA4138" w:rsidRPr="009A281F" w:rsidRDefault="005F771E" w:rsidP="00BA4138">
      <w:pPr>
        <w:pStyle w:val="Listeafsnit"/>
      </w:pPr>
      <w:r>
        <w:rPr>
          <w:noProof/>
          <w:lang w:eastAsia="da-DK"/>
        </w:rPr>
        <w:drawing>
          <wp:inline distT="0" distB="0" distL="0" distR="0" wp14:anchorId="532E8E73" wp14:editId="3B7C9F78">
            <wp:extent cx="6120130" cy="4373880"/>
            <wp:effectExtent l="0" t="0" r="0" b="762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 w:rsidP="00BA4138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skal stå til “</w:t>
      </w:r>
      <w:proofErr w:type="spellStart"/>
      <w:r w:rsidRPr="009A281F">
        <w:t>Enabled</w:t>
      </w:r>
      <w:proofErr w:type="spellEnd"/>
      <w:r w:rsidRPr="009A281F">
        <w:t xml:space="preserve">”: Yes og “Proxy </w:t>
      </w:r>
      <w:proofErr w:type="spellStart"/>
      <w:r w:rsidRPr="009A281F">
        <w:t>Enabled</w:t>
      </w:r>
      <w:proofErr w:type="spellEnd"/>
      <w:r w:rsidRPr="009A281F">
        <w:t>”: No.</w:t>
      </w:r>
      <w:r w:rsidR="002E3F72" w:rsidRPr="009A281F">
        <w:t xml:space="preserve"> Dette ændres ved at </w:t>
      </w:r>
      <w:proofErr w:type="spellStart"/>
      <w:r w:rsidR="002E3F72" w:rsidRPr="009A281F">
        <w:t>højreklikke</w:t>
      </w:r>
      <w:proofErr w:type="spellEnd"/>
      <w:r w:rsidR="002E3F72" w:rsidRPr="009A281F">
        <w:t xml:space="preserve"> på </w:t>
      </w:r>
      <w:proofErr w:type="spellStart"/>
      <w:r w:rsidR="002E3F72" w:rsidRPr="009A281F">
        <w:t>endpointet</w:t>
      </w:r>
      <w:proofErr w:type="spellEnd"/>
      <w:r w:rsidR="002E3F72" w:rsidRPr="009A281F">
        <w:t xml:space="preserve"> og vælge </w:t>
      </w:r>
      <w:proofErr w:type="spellStart"/>
      <w:r w:rsidR="002E3F72" w:rsidRPr="009A281F">
        <w:t>Enable</w:t>
      </w:r>
      <w:proofErr w:type="spellEnd"/>
      <w:r w:rsidR="002E3F72" w:rsidRPr="009A281F">
        <w:t>.</w:t>
      </w:r>
    </w:p>
    <w:p w:rsidR="000B1EAD" w:rsidRPr="009A281F" w:rsidRDefault="000B1EAD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2E3F72" w:rsidRPr="009A281F" w:rsidRDefault="00D52980" w:rsidP="00BA4138">
      <w:pPr>
        <w:pStyle w:val="Listeafsnit"/>
        <w:numPr>
          <w:ilvl w:val="0"/>
          <w:numId w:val="45"/>
        </w:numPr>
      </w:pPr>
      <w:r w:rsidRPr="009A281F">
        <w:lastRenderedPageBreak/>
        <w:t xml:space="preserve">Genstart AD FS </w:t>
      </w:r>
      <w:r w:rsidR="005F771E">
        <w:t>3</w:t>
      </w:r>
      <w:r w:rsidRPr="009A281F">
        <w:t>.</w:t>
      </w:r>
      <w:r w:rsidR="005F771E">
        <w:t>0</w:t>
      </w:r>
      <w:r w:rsidR="00CA769B" w:rsidRPr="009A281F">
        <w:t xml:space="preserve"> </w:t>
      </w:r>
      <w:r w:rsidR="000B1EAD" w:rsidRPr="009A281F">
        <w:t xml:space="preserve">servicen </w:t>
      </w:r>
    </w:p>
    <w:p w:rsidR="000B1EAD" w:rsidRPr="009A281F" w:rsidRDefault="00CA769B" w:rsidP="000B1EAD">
      <w:pPr>
        <w:pStyle w:val="Listeafsnit"/>
      </w:pPr>
      <w:r w:rsidRPr="00CA769B">
        <w:rPr>
          <w:noProof/>
          <w:lang w:val="en-US"/>
        </w:rPr>
        <w:t xml:space="preserve"> </w:t>
      </w:r>
      <w:r w:rsidR="005F771E">
        <w:rPr>
          <w:noProof/>
          <w:lang w:eastAsia="da-DK"/>
        </w:rPr>
        <w:drawing>
          <wp:inline distT="0" distB="0" distL="0" distR="0" wp14:anchorId="376C0E36" wp14:editId="56290335">
            <wp:extent cx="6120130" cy="4448175"/>
            <wp:effectExtent l="0" t="0" r="0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EAD" w:rsidRPr="009A281F" w:rsidRDefault="00B64D15" w:rsidP="00B64D15">
      <w:pPr>
        <w:pStyle w:val="Overskrift2"/>
      </w:pPr>
      <w:bookmarkStart w:id="21" w:name="_Toc473198042"/>
      <w:r w:rsidRPr="009A281F">
        <w:t xml:space="preserve">Aktivering af kryptering på udstedte </w:t>
      </w:r>
      <w:proofErr w:type="spellStart"/>
      <w:r w:rsidRPr="009A281F">
        <w:t>tokens</w:t>
      </w:r>
      <w:bookmarkEnd w:id="21"/>
      <w:proofErr w:type="spellEnd"/>
    </w:p>
    <w:p w:rsidR="00446943" w:rsidRPr="009A281F" w:rsidRDefault="00446943" w:rsidP="00446943">
      <w:pPr>
        <w:pStyle w:val="Listeafsnit"/>
        <w:numPr>
          <w:ilvl w:val="0"/>
          <w:numId w:val="46"/>
        </w:numPr>
      </w:pPr>
      <w:r w:rsidRPr="009A281F">
        <w:t xml:space="preserve">Åbn en </w:t>
      </w:r>
      <w:proofErr w:type="spellStart"/>
      <w:r w:rsidRPr="009A281F">
        <w:t>powershell</w:t>
      </w:r>
      <w:proofErr w:type="spellEnd"/>
      <w:r w:rsidRPr="009A281F">
        <w:t xml:space="preserve"> kommandoboks som administrator på serveren</w:t>
      </w:r>
    </w:p>
    <w:p w:rsidR="00BE33F2" w:rsidRDefault="00BE33F2" w:rsidP="00BE33F2">
      <w:pPr>
        <w:pStyle w:val="Listeafsnit"/>
      </w:pPr>
    </w:p>
    <w:p w:rsidR="007C31A9" w:rsidRDefault="00BE33F2" w:rsidP="008974EB">
      <w:pPr>
        <w:pStyle w:val="Listeafsnit"/>
        <w:numPr>
          <w:ilvl w:val="0"/>
          <w:numId w:val="46"/>
        </w:numPr>
      </w:pPr>
      <w:r>
        <w:t>Skriv følgende kom</w:t>
      </w:r>
      <w:r w:rsidR="00896630">
        <w:t xml:space="preserve">mandoer hver efterfulgt af </w:t>
      </w:r>
      <w:proofErr w:type="spellStart"/>
      <w:r w:rsidR="00896630">
        <w:t>enter</w:t>
      </w:r>
      <w:proofErr w:type="spellEnd"/>
      <w:r w:rsidR="00896630">
        <w:t xml:space="preserve">. </w:t>
      </w:r>
    </w:p>
    <w:p w:rsidR="009A281F" w:rsidRDefault="000A2A2D" w:rsidP="009A281F">
      <w:pPr>
        <w:pStyle w:val="Listeafsnit"/>
        <w:rPr>
          <w:lang w:val="en-US"/>
        </w:rPr>
      </w:pPr>
      <w:r w:rsidRPr="00272B6C">
        <w:rPr>
          <w:lang w:val="en-US"/>
        </w:rPr>
        <w:t>set-</w:t>
      </w:r>
      <w:proofErr w:type="spellStart"/>
      <w:r w:rsidRPr="00272B6C">
        <w:rPr>
          <w:lang w:val="en-US"/>
        </w:rPr>
        <w:t>adfsrelyingpartytrust</w:t>
      </w:r>
      <w:proofErr w:type="spellEnd"/>
      <w:r w:rsidRPr="00272B6C">
        <w:rPr>
          <w:lang w:val="en-US"/>
        </w:rPr>
        <w:t xml:space="preserve"> -</w:t>
      </w:r>
      <w:proofErr w:type="spellStart"/>
      <w:r w:rsidRPr="00272B6C">
        <w:rPr>
          <w:lang w:val="en-US"/>
        </w:rPr>
        <w:t>targetidentifier</w:t>
      </w:r>
      <w:proofErr w:type="spellEnd"/>
      <w:proofErr w:type="gramStart"/>
      <w:r w:rsidRPr="00272B6C">
        <w:rPr>
          <w:lang w:val="en-US"/>
        </w:rPr>
        <w:t>: ”</w:t>
      </w:r>
      <w:proofErr w:type="gramEnd"/>
      <w:r w:rsidRPr="000A2A2D">
        <w:rPr>
          <w:lang w:val="en-US"/>
        </w:rPr>
        <w:t>https://log-in.miljoeportal.dk/runtime/</w:t>
      </w:r>
      <w:r w:rsidRPr="00272B6C">
        <w:rPr>
          <w:lang w:val="en-US"/>
        </w:rPr>
        <w:t>” -</w:t>
      </w:r>
      <w:proofErr w:type="spellStart"/>
      <w:r w:rsidRPr="00272B6C">
        <w:rPr>
          <w:lang w:val="en-US"/>
        </w:rPr>
        <w:t>EncryptClaims</w:t>
      </w:r>
      <w:proofErr w:type="spellEnd"/>
      <w:r w:rsidRPr="00272B6C">
        <w:rPr>
          <w:lang w:val="en-US"/>
        </w:rPr>
        <w:t>:$true</w:t>
      </w:r>
    </w:p>
    <w:p w:rsidR="00F27EA2" w:rsidRDefault="00F27EA2" w:rsidP="00F27EA2">
      <w:pPr>
        <w:rPr>
          <w:lang w:val="en-US"/>
        </w:rPr>
      </w:pPr>
    </w:p>
    <w:p w:rsidR="00731E53" w:rsidRPr="00731E53" w:rsidRDefault="00731E53" w:rsidP="00F27EA2">
      <w:pPr>
        <w:rPr>
          <w:b/>
        </w:rPr>
      </w:pPr>
      <w:r w:rsidRPr="00731E53">
        <w:rPr>
          <w:b/>
        </w:rPr>
        <w:t>Opdatering af Danmarks Miljøportals metadata:</w:t>
      </w:r>
    </w:p>
    <w:p w:rsidR="00731E53" w:rsidRDefault="00731E53" w:rsidP="00F27EA2">
      <w:pPr>
        <w:rPr>
          <w:rFonts w:asciiTheme="minorHAnsi" w:hAnsiTheme="minorHAnsi" w:cstheme="minorHAnsi"/>
        </w:rPr>
      </w:pPr>
      <w:r w:rsidRPr="00731E53">
        <w:rPr>
          <w:rFonts w:asciiTheme="minorHAnsi" w:hAnsiTheme="minorHAnsi" w:cstheme="minorHAnsi"/>
        </w:rPr>
        <w:t xml:space="preserve">Hvis </w:t>
      </w:r>
      <w:r>
        <w:rPr>
          <w:rFonts w:asciiTheme="minorHAnsi" w:hAnsiTheme="minorHAnsi" w:cstheme="minorHAnsi"/>
        </w:rPr>
        <w:t>du oplever problemer, efter at have fulgt vejledningen hertil, men oplever fejl, kan du opdatere metadata:</w:t>
      </w:r>
    </w:p>
    <w:p w:rsidR="00731E53" w:rsidRDefault="00731E53" w:rsidP="00F27EA2">
      <w:pPr>
        <w:rPr>
          <w:rFonts w:asciiTheme="minorHAnsi" w:hAnsiTheme="minorHAnsi" w:cstheme="minorHAnsi"/>
        </w:rPr>
      </w:pPr>
    </w:p>
    <w:p w:rsidR="00731E53" w:rsidRDefault="00731E53" w:rsidP="00731E53">
      <w:r>
        <w:t xml:space="preserve">Der er skiftet </w:t>
      </w:r>
      <w:proofErr w:type="spellStart"/>
      <w:r>
        <w:t>federationsmetadata</w:t>
      </w:r>
      <w:proofErr w:type="spellEnd"/>
      <w:r>
        <w:t xml:space="preserve"> url:</w:t>
      </w:r>
    </w:p>
    <w:p w:rsidR="00731E53" w:rsidRDefault="00330C2F" w:rsidP="00731E53">
      <w:pPr>
        <w:rPr>
          <w:lang w:val="en-US"/>
        </w:rPr>
      </w:pPr>
      <w:hyperlink w:history="1">
        <w:r w:rsidR="00731E53">
          <w:rPr>
            <w:rStyle w:val="Hyperlink"/>
            <w:lang w:val="en-US"/>
          </w:rPr>
          <w:t>https://log-in.miljoeportal.dk /runtime/</w:t>
        </w:r>
        <w:proofErr w:type="spellStart"/>
        <w:r w:rsidR="00731E53">
          <w:rPr>
            <w:rStyle w:val="Hyperlink"/>
            <w:lang w:val="en-US"/>
          </w:rPr>
          <w:t>wsfedauth</w:t>
        </w:r>
        <w:proofErr w:type="spellEnd"/>
        <w:r w:rsidR="00731E53">
          <w:rPr>
            <w:rStyle w:val="Hyperlink"/>
            <w:lang w:val="en-US"/>
          </w:rPr>
          <w:t>/</w:t>
        </w:r>
        <w:proofErr w:type="spellStart"/>
        <w:r w:rsidR="00731E53">
          <w:rPr>
            <w:rStyle w:val="Hyperlink"/>
            <w:lang w:val="en-US"/>
          </w:rPr>
          <w:t>metadata.idp</w:t>
        </w:r>
        <w:proofErr w:type="spellEnd"/>
      </w:hyperlink>
    </w:p>
    <w:p w:rsidR="00731E53" w:rsidRDefault="00731E53" w:rsidP="00731E53">
      <w:pPr>
        <w:rPr>
          <w:lang w:val="en-US"/>
        </w:rPr>
      </w:pPr>
      <w:r>
        <w:rPr>
          <w:lang w:val="en-US"/>
        </w:rPr>
        <w:t> </w:t>
      </w:r>
    </w:p>
    <w:p w:rsidR="00731E53" w:rsidRDefault="00731E53" w:rsidP="00731E53">
      <w:r>
        <w:t>denne skal nu være:</w:t>
      </w:r>
    </w:p>
    <w:p w:rsidR="00731E53" w:rsidRDefault="00330C2F" w:rsidP="00731E53">
      <w:hyperlink r:id="rId41" w:history="1">
        <w:r w:rsidR="00731E53">
          <w:rPr>
            <w:rStyle w:val="Hyperlink"/>
          </w:rPr>
          <w:t>https://log-in.miljoeportal.dk/runtime/saml2auth/metadata.idp</w:t>
        </w:r>
      </w:hyperlink>
    </w:p>
    <w:p w:rsidR="00731E53" w:rsidRDefault="00731E53" w:rsidP="00731E53">
      <w:r>
        <w:t> </w:t>
      </w:r>
    </w:p>
    <w:p w:rsidR="00731E53" w:rsidRDefault="00731E53" w:rsidP="00731E53"/>
    <w:p w:rsidR="00731E53" w:rsidRDefault="00731E53" w:rsidP="00731E53">
      <w:r>
        <w:lastRenderedPageBreak/>
        <w:t>Du kan hurtigt skifte denne ved at gøre følgende:</w:t>
      </w:r>
    </w:p>
    <w:p w:rsidR="00731E53" w:rsidRDefault="00731E53" w:rsidP="00731E53">
      <w:r>
        <w:t> </w:t>
      </w:r>
    </w:p>
    <w:p w:rsidR="00731E53" w:rsidRDefault="00731E53" w:rsidP="00731E53">
      <w:pPr>
        <w:pStyle w:val="Listeafsnit"/>
        <w:ind w:hanging="360"/>
      </w:pPr>
      <w:r>
        <w:t>1.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Åben din </w:t>
      </w:r>
      <w:proofErr w:type="spellStart"/>
      <w:r>
        <w:t>Relying</w:t>
      </w:r>
      <w:proofErr w:type="spellEnd"/>
      <w:r>
        <w:t xml:space="preserve"> Party Trust (log-in.miljoeportal.dk)</w:t>
      </w:r>
    </w:p>
    <w:p w:rsidR="00731E53" w:rsidRDefault="00731E53" w:rsidP="00731E53">
      <w:pPr>
        <w:pStyle w:val="Listeafsnit"/>
        <w:ind w:hanging="360"/>
      </w:pPr>
      <w:r>
        <w:t>2.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På </w:t>
      </w:r>
      <w:proofErr w:type="spellStart"/>
      <w:r>
        <w:t>monitoring</w:t>
      </w:r>
      <w:proofErr w:type="spellEnd"/>
      <w:r>
        <w:t xml:space="preserve"> fanen indsætter du den nye </w:t>
      </w:r>
      <w:proofErr w:type="gramStart"/>
      <w:r>
        <w:t>metadataurl:  </w:t>
      </w:r>
      <w:r>
        <w:fldChar w:fldCharType="begin"/>
      </w:r>
      <w:proofErr w:type="gramEnd"/>
      <w:r>
        <w:instrText xml:space="preserve"> HYPERLINK "https://log-in.miljoeportal.dk/runtime/saml2auth/metadata.idp" </w:instrText>
      </w:r>
      <w:r>
        <w:fldChar w:fldCharType="separate"/>
      </w:r>
      <w:r>
        <w:rPr>
          <w:rStyle w:val="Hyperlink"/>
        </w:rPr>
        <w:t>https://log-in.miljoeportal.dk/runtime/saml2auth/metadata.idp</w:t>
      </w:r>
      <w:r>
        <w:fldChar w:fldCharType="end"/>
      </w:r>
      <w:r>
        <w:t xml:space="preserve"> og du kan nu sætte et flueben i ”</w:t>
      </w:r>
      <w:proofErr w:type="spellStart"/>
      <w:r>
        <w:t>Automatically</w:t>
      </w:r>
      <w:proofErr w:type="spellEnd"/>
      <w:r>
        <w:t xml:space="preserve"> </w:t>
      </w:r>
      <w:proofErr w:type="spellStart"/>
      <w:r>
        <w:t>update</w:t>
      </w:r>
      <w:proofErr w:type="spellEnd"/>
      <w:r>
        <w:t xml:space="preserve"> </w:t>
      </w:r>
      <w:proofErr w:type="spellStart"/>
      <w:r>
        <w:t>relying</w:t>
      </w:r>
      <w:proofErr w:type="spellEnd"/>
      <w:r>
        <w:t xml:space="preserve"> party”</w:t>
      </w:r>
    </w:p>
    <w:p w:rsidR="00731E53" w:rsidRDefault="00731E53" w:rsidP="00731E53">
      <w:r>
        <w:rPr>
          <w:noProof/>
        </w:rPr>
        <w:drawing>
          <wp:inline distT="0" distB="0" distL="0" distR="0">
            <wp:extent cx="3848100" cy="4438650"/>
            <wp:effectExtent l="0" t="0" r="0" b="0"/>
            <wp:docPr id="9" name="Billede 9" descr="cid:image001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id:image001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E53" w:rsidRDefault="00731E53" w:rsidP="00731E53">
      <w:pPr>
        <w:pStyle w:val="Listeafsnit"/>
      </w:pPr>
      <w:r>
        <w:t>Tryk på OK</w:t>
      </w:r>
    </w:p>
    <w:p w:rsidR="00731E53" w:rsidRDefault="00731E53" w:rsidP="00731E53">
      <w:pPr>
        <w:pStyle w:val="Listeafsnit"/>
      </w:pPr>
      <w:r>
        <w:t> </w:t>
      </w: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</w:pPr>
    </w:p>
    <w:p w:rsidR="00731E53" w:rsidRDefault="00731E53" w:rsidP="00731E53">
      <w:pPr>
        <w:pStyle w:val="Listeafsnit"/>
        <w:ind w:hanging="360"/>
      </w:pPr>
      <w:r>
        <w:lastRenderedPageBreak/>
        <w:t>3.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Herefter skal du lige lave en ”Update from </w:t>
      </w:r>
      <w:proofErr w:type="spellStart"/>
      <w:r>
        <w:t>Federation</w:t>
      </w:r>
      <w:proofErr w:type="spellEnd"/>
      <w:r>
        <w:t xml:space="preserve"> </w:t>
      </w:r>
      <w:proofErr w:type="spellStart"/>
      <w:r>
        <w:t>Medatadata</w:t>
      </w:r>
      <w:proofErr w:type="spellEnd"/>
      <w:r>
        <w:t>” i oversigten</w:t>
      </w:r>
    </w:p>
    <w:p w:rsidR="00731E53" w:rsidRDefault="00731E53" w:rsidP="00731E53">
      <w:pPr>
        <w:pStyle w:val="Listeafsnit"/>
      </w:pPr>
      <w:r>
        <w:t> </w:t>
      </w:r>
    </w:p>
    <w:p w:rsidR="00731E53" w:rsidRDefault="00731E53" w:rsidP="00731E53">
      <w:r>
        <w:rPr>
          <w:noProof/>
        </w:rPr>
        <w:drawing>
          <wp:inline distT="0" distB="0" distL="0" distR="0">
            <wp:extent cx="6120130" cy="2838450"/>
            <wp:effectExtent l="0" t="0" r="0" b="0"/>
            <wp:docPr id="8" name="Billede 8" descr="cid:image002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id:image002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4" r:link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E53" w:rsidRDefault="00731E53" w:rsidP="00731E53">
      <w:pPr>
        <w:pStyle w:val="Listeafsnit"/>
        <w:ind w:hanging="360"/>
      </w:pPr>
    </w:p>
    <w:p w:rsidR="00731E53" w:rsidRDefault="00731E53" w:rsidP="00731E53">
      <w:pPr>
        <w:pStyle w:val="Listeafsnit"/>
        <w:ind w:hanging="360"/>
      </w:pPr>
      <w:r>
        <w:t>4.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>Du vil herefter blive mødt med følgende dialog som du siger OK til:</w:t>
      </w:r>
    </w:p>
    <w:p w:rsidR="00731E53" w:rsidRDefault="00731E53" w:rsidP="00731E53">
      <w:pPr>
        <w:pStyle w:val="Listeafsnit"/>
        <w:ind w:hanging="360"/>
      </w:pPr>
    </w:p>
    <w:p w:rsidR="00731E53" w:rsidRDefault="00731E53" w:rsidP="00731E53">
      <w:r>
        <w:rPr>
          <w:noProof/>
        </w:rPr>
        <w:drawing>
          <wp:inline distT="0" distB="0" distL="0" distR="0">
            <wp:extent cx="6120130" cy="1271905"/>
            <wp:effectExtent l="0" t="0" r="0" b="4445"/>
            <wp:docPr id="6" name="Billede 6" descr="cid:image003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id:image003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E53" w:rsidRDefault="00731E53" w:rsidP="00731E53"/>
    <w:p w:rsidR="00731E53" w:rsidRDefault="00731E53" w:rsidP="00731E53">
      <w:pPr>
        <w:pStyle w:val="Listeafsnit"/>
        <w:ind w:hanging="360"/>
      </w:pPr>
      <w:r>
        <w:t>5.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>Derefter åbnes en ”Update Dialog” – hvor du blot skal trykke ”Update” knappen.</w:t>
      </w:r>
    </w:p>
    <w:p w:rsidR="00731E53" w:rsidRDefault="00A27FC2" w:rsidP="00F27EA2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>
            <wp:extent cx="3829050" cy="4276725"/>
            <wp:effectExtent l="0" t="0" r="0" b="9525"/>
            <wp:docPr id="1" name="Billede 1" descr="cid:image005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5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C2" w:rsidRDefault="00A27FC2" w:rsidP="00F27EA2">
      <w:pPr>
        <w:rPr>
          <w:rFonts w:asciiTheme="minorHAnsi" w:hAnsiTheme="minorHAnsi" w:cstheme="minorHAnsi"/>
        </w:rPr>
      </w:pPr>
    </w:p>
    <w:p w:rsidR="00A27FC2" w:rsidRDefault="00A27FC2" w:rsidP="00F27EA2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6.       Tjek herefter at du har 4 </w:t>
      </w:r>
      <w:proofErr w:type="spellStart"/>
      <w:r w:rsidRPr="00A27FC2">
        <w:rPr>
          <w:rFonts w:asciiTheme="minorHAnsi" w:hAnsiTheme="minorHAnsi" w:cstheme="minorHAnsi"/>
        </w:rPr>
        <w:t>endpoints</w:t>
      </w:r>
      <w:proofErr w:type="spellEnd"/>
      <w:r w:rsidRPr="00A27FC2">
        <w:rPr>
          <w:rFonts w:asciiTheme="minorHAnsi" w:hAnsiTheme="minorHAnsi" w:cstheme="minorHAnsi"/>
        </w:rPr>
        <w:t xml:space="preserve"> i din </w:t>
      </w:r>
      <w:proofErr w:type="spellStart"/>
      <w:r w:rsidRPr="00A27FC2">
        <w:rPr>
          <w:rFonts w:asciiTheme="minorHAnsi" w:hAnsiTheme="minorHAnsi" w:cstheme="minorHAnsi"/>
        </w:rPr>
        <w:t>Relying</w:t>
      </w:r>
      <w:proofErr w:type="spellEnd"/>
      <w:r w:rsidRPr="00A27FC2">
        <w:rPr>
          <w:rFonts w:asciiTheme="minorHAnsi" w:hAnsiTheme="minorHAnsi" w:cstheme="minorHAnsi"/>
        </w:rPr>
        <w:t xml:space="preserve"> Party.</w:t>
      </w:r>
    </w:p>
    <w:p w:rsidR="00A27FC2" w:rsidRDefault="00A27FC2" w:rsidP="00F27EA2">
      <w:pPr>
        <w:rPr>
          <w:rFonts w:asciiTheme="minorHAnsi" w:hAnsiTheme="minorHAnsi" w:cstheme="minorHAnsi"/>
        </w:rPr>
      </w:pPr>
    </w:p>
    <w:p w:rsidR="00A27FC2" w:rsidRDefault="00A27FC2" w:rsidP="00F27EA2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>
            <wp:extent cx="3848100" cy="4438650"/>
            <wp:effectExtent l="0" t="0" r="0" b="0"/>
            <wp:docPr id="2" name="Billede 2" descr="cid:image006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6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C2" w:rsidRDefault="00A27FC2" w:rsidP="00F27EA2">
      <w:pPr>
        <w:rPr>
          <w:rFonts w:asciiTheme="minorHAnsi" w:hAnsiTheme="minorHAnsi" w:cstheme="minorHAnsi"/>
        </w:rPr>
      </w:pPr>
    </w:p>
    <w:p w:rsidR="00A27FC2" w:rsidRPr="00A27FC2" w:rsidRDefault="00A27FC2" w:rsidP="00A27FC2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7.       </w:t>
      </w:r>
      <w:r>
        <w:rPr>
          <w:rFonts w:asciiTheme="minorHAnsi" w:hAnsiTheme="minorHAnsi" w:cstheme="minorHAnsi"/>
        </w:rPr>
        <w:t>Til sidst skal du</w:t>
      </w:r>
      <w:r w:rsidRPr="00A27FC2">
        <w:rPr>
          <w:rFonts w:asciiTheme="minorHAnsi" w:hAnsiTheme="minorHAnsi" w:cstheme="minorHAnsi"/>
        </w:rPr>
        <w:t xml:space="preserve"> tilføje denne Custom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til din </w:t>
      </w:r>
      <w:proofErr w:type="spellStart"/>
      <w:r w:rsidRPr="00A27FC2">
        <w:rPr>
          <w:rFonts w:asciiTheme="minorHAnsi" w:hAnsiTheme="minorHAnsi" w:cstheme="minorHAnsi"/>
        </w:rPr>
        <w:t>RP’s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saml</w:t>
      </w:r>
      <w:r>
        <w:rPr>
          <w:rFonts w:asciiTheme="minorHAnsi" w:hAnsiTheme="minorHAnsi" w:cstheme="minorHAnsi"/>
        </w:rPr>
        <w:t xml:space="preserve">ing under OIO </w:t>
      </w:r>
      <w:proofErr w:type="spellStart"/>
      <w:r>
        <w:rPr>
          <w:rFonts w:asciiTheme="minorHAnsi" w:hAnsiTheme="minorHAnsi" w:cstheme="minorHAnsi"/>
        </w:rPr>
        <w:t>uniqueAccountKey</w:t>
      </w:r>
      <w:proofErr w:type="spellEnd"/>
      <w:r>
        <w:rPr>
          <w:rFonts w:asciiTheme="minorHAnsi" w:hAnsiTheme="minorHAnsi" w:cstheme="minorHAnsi"/>
        </w:rPr>
        <w:t>:</w:t>
      </w:r>
    </w:p>
    <w:p w:rsidR="00A27FC2" w:rsidRPr="00A27FC2" w:rsidRDefault="00A27FC2" w:rsidP="00A27FC2">
      <w:pPr>
        <w:rPr>
          <w:rFonts w:asciiTheme="minorHAnsi" w:hAnsiTheme="minorHAnsi" w:cstheme="minorHAnsi"/>
        </w:rPr>
      </w:pPr>
      <w:bookmarkStart w:id="22" w:name="_GoBack"/>
      <w:bookmarkEnd w:id="22"/>
    </w:p>
    <w:p w:rsidR="00A27FC2" w:rsidRPr="00A27FC2" w:rsidRDefault="00A27FC2" w:rsidP="00A27FC2">
      <w:pPr>
        <w:rPr>
          <w:rFonts w:asciiTheme="minorHAnsi" w:hAnsiTheme="minorHAnsi" w:cstheme="minorHAnsi"/>
          <w:b/>
          <w:lang w:val="en-US"/>
        </w:rPr>
      </w:pPr>
      <w:r w:rsidRPr="00A27FC2">
        <w:rPr>
          <w:rFonts w:asciiTheme="minorHAnsi" w:hAnsiTheme="minorHAnsi" w:cstheme="minorHAnsi"/>
          <w:b/>
          <w:lang w:val="en-US"/>
        </w:rPr>
        <w:t xml:space="preserve">OIO </w:t>
      </w:r>
      <w:proofErr w:type="spellStart"/>
      <w:r w:rsidRPr="00A27FC2">
        <w:rPr>
          <w:rFonts w:asciiTheme="minorHAnsi" w:hAnsiTheme="minorHAnsi" w:cstheme="minorHAnsi"/>
          <w:b/>
          <w:lang w:val="en-US"/>
        </w:rPr>
        <w:t>uniqueAccountKey</w:t>
      </w:r>
      <w:proofErr w:type="spellEnd"/>
      <w:r w:rsidRPr="00A27FC2">
        <w:rPr>
          <w:rFonts w:asciiTheme="minorHAnsi" w:hAnsiTheme="minorHAnsi" w:cstheme="minorHAnsi"/>
          <w:b/>
          <w:lang w:val="en-US"/>
        </w:rPr>
        <w:t xml:space="preserve"> -&gt; Name ID </w:t>
      </w:r>
    </w:p>
    <w:p w:rsidR="00A27FC2" w:rsidRPr="00A27FC2" w:rsidRDefault="00A27FC2" w:rsidP="00A27FC2">
      <w:pPr>
        <w:rPr>
          <w:rFonts w:asciiTheme="minorHAnsi" w:hAnsiTheme="minorHAnsi" w:cstheme="minorHAnsi"/>
          <w:lang w:val="en-US"/>
        </w:rPr>
      </w:pPr>
    </w:p>
    <w:p w:rsidR="00A27FC2" w:rsidRPr="00A27FC2" w:rsidRDefault="00A27FC2" w:rsidP="00A27FC2">
      <w:pPr>
        <w:rPr>
          <w:rFonts w:asciiTheme="minorHAnsi" w:hAnsiTheme="minorHAnsi" w:cstheme="minorHAnsi"/>
          <w:lang w:val="en-US"/>
        </w:rPr>
      </w:pPr>
      <w:proofErr w:type="gramStart"/>
      <w:r w:rsidRPr="00A27FC2">
        <w:rPr>
          <w:rFonts w:asciiTheme="minorHAnsi" w:hAnsiTheme="minorHAnsi" w:cstheme="minorHAnsi"/>
          <w:lang w:val="en-US"/>
        </w:rPr>
        <w:t>c</w:t>
      </w:r>
      <w:proofErr w:type="gramEnd"/>
      <w:r w:rsidRPr="00A27FC2">
        <w:rPr>
          <w:rFonts w:asciiTheme="minorHAnsi" w:hAnsiTheme="minorHAnsi" w:cstheme="minorHAnsi"/>
          <w:lang w:val="en-US"/>
        </w:rPr>
        <w:t>:[Type == "</w:t>
      </w:r>
      <w:proofErr w:type="spellStart"/>
      <w:r w:rsidRPr="00A27FC2">
        <w:rPr>
          <w:rFonts w:asciiTheme="minorHAnsi" w:hAnsiTheme="minorHAnsi" w:cstheme="minorHAnsi"/>
          <w:lang w:val="en-US"/>
        </w:rPr>
        <w:t>dk:gov:saml:attribute:UniqueAccountKey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"] </w:t>
      </w:r>
    </w:p>
    <w:p w:rsidR="00A27FC2" w:rsidRPr="00A27FC2" w:rsidRDefault="00A27FC2" w:rsidP="00A27FC2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=&gt; </w:t>
      </w:r>
      <w:proofErr w:type="gramStart"/>
      <w:r w:rsidRPr="00A27FC2">
        <w:rPr>
          <w:rFonts w:asciiTheme="minorHAnsi" w:hAnsiTheme="minorHAnsi" w:cstheme="minorHAnsi"/>
          <w:lang w:val="en-US"/>
        </w:rPr>
        <w:t>issue(</w:t>
      </w:r>
      <w:proofErr w:type="gramEnd"/>
      <w:r w:rsidRPr="00A27FC2">
        <w:rPr>
          <w:rFonts w:asciiTheme="minorHAnsi" w:hAnsiTheme="minorHAnsi" w:cstheme="minorHAnsi"/>
          <w:lang w:val="en-US"/>
        </w:rPr>
        <w:t xml:space="preserve">Type = "http://schemas.xmlsoap.org/ws/2005/05/identity/claims/nameidentifier", </w:t>
      </w:r>
    </w:p>
    <w:p w:rsidR="00A27FC2" w:rsidRPr="00A27FC2" w:rsidRDefault="00A27FC2" w:rsidP="00A27FC2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Issuer = </w:t>
      </w:r>
      <w:proofErr w:type="spellStart"/>
      <w:r w:rsidRPr="00A27FC2">
        <w:rPr>
          <w:rFonts w:asciiTheme="minorHAnsi" w:hAnsiTheme="minorHAnsi" w:cstheme="minorHAnsi"/>
          <w:lang w:val="en-US"/>
        </w:rPr>
        <w:t>c.Issuer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Value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ValueType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c.ValueType</w:t>
      </w:r>
      <w:proofErr w:type="spellEnd"/>
      <w:r w:rsidRPr="00A27FC2">
        <w:rPr>
          <w:rFonts w:asciiTheme="minorHAnsi" w:hAnsiTheme="minorHAnsi" w:cstheme="minorHAnsi"/>
          <w:lang w:val="en-US"/>
        </w:rPr>
        <w:t>, Properties["http://schemas.xmlsoap.org/ws/2005/05/identity/claimproperties/format"] = "urn:oasis:names:tc:SAML:1.1:nameid-format:unspecified");</w:t>
      </w:r>
    </w:p>
    <w:sectPr w:rsidR="00A27FC2" w:rsidRPr="00A27FC2" w:rsidSect="00A258C3">
      <w:headerReference w:type="first" r:id="rId52"/>
      <w:pgSz w:w="11906" w:h="16838" w:code="9"/>
      <w:pgMar w:top="215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0C2F" w:rsidRDefault="00330C2F">
      <w:r>
        <w:separator/>
      </w:r>
    </w:p>
  </w:endnote>
  <w:endnote w:type="continuationSeparator" w:id="0">
    <w:p w:rsidR="00330C2F" w:rsidRDefault="00330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EA2" w:rsidRPr="00A258C3" w:rsidRDefault="00F27EA2" w:rsidP="00A258C3">
    <w:pPr>
      <w:pStyle w:val="Sidefod"/>
      <w:pBdr>
        <w:top w:val="single" w:sz="4" w:space="1" w:color="auto"/>
      </w:pBdr>
      <w:tabs>
        <w:tab w:val="clear" w:pos="4819"/>
        <w:tab w:val="clear" w:pos="9638"/>
        <w:tab w:val="left" w:pos="1440"/>
        <w:tab w:val="left" w:pos="3600"/>
        <w:tab w:val="left" w:pos="5220"/>
        <w:tab w:val="left" w:pos="6840"/>
        <w:tab w:val="right" w:pos="9639"/>
      </w:tabs>
      <w:rPr>
        <w:sz w:val="16"/>
        <w:szCs w:val="16"/>
      </w:rPr>
    </w:pPr>
    <w:r w:rsidRPr="00A258C3">
      <w:rPr>
        <w:sz w:val="16"/>
        <w:szCs w:val="16"/>
      </w:rPr>
      <w:t xml:space="preserve">Globeteam A/S · </w:t>
    </w:r>
    <w:proofErr w:type="spellStart"/>
    <w:r>
      <w:rPr>
        <w:sz w:val="16"/>
        <w:szCs w:val="16"/>
      </w:rPr>
      <w:t>Virumgårdsvej</w:t>
    </w:r>
    <w:proofErr w:type="spellEnd"/>
    <w:r>
      <w:rPr>
        <w:sz w:val="16"/>
        <w:szCs w:val="16"/>
      </w:rPr>
      <w:t xml:space="preserve"> 17A</w:t>
    </w:r>
    <w:r w:rsidRPr="00A258C3">
      <w:rPr>
        <w:sz w:val="16"/>
        <w:szCs w:val="16"/>
      </w:rPr>
      <w:t xml:space="preserve"> · 28</w:t>
    </w:r>
    <w:r>
      <w:rPr>
        <w:sz w:val="16"/>
        <w:szCs w:val="16"/>
      </w:rPr>
      <w:t>3</w:t>
    </w:r>
    <w:r w:rsidRPr="00A258C3">
      <w:rPr>
        <w:sz w:val="16"/>
        <w:szCs w:val="16"/>
      </w:rPr>
      <w:t xml:space="preserve">0 </w:t>
    </w:r>
    <w:r>
      <w:rPr>
        <w:sz w:val="16"/>
        <w:szCs w:val="16"/>
      </w:rPr>
      <w:t xml:space="preserve">Virum </w:t>
    </w:r>
    <w:r w:rsidRPr="00A258C3">
      <w:rPr>
        <w:sz w:val="16"/>
        <w:szCs w:val="16"/>
      </w:rPr>
      <w:t xml:space="preserve">· Telefon </w:t>
    </w:r>
    <w:r>
      <w:rPr>
        <w:sz w:val="16"/>
        <w:szCs w:val="16"/>
      </w:rPr>
      <w:t>+45 7026 29</w:t>
    </w:r>
    <w:r w:rsidRPr="00A258C3">
      <w:rPr>
        <w:sz w:val="16"/>
        <w:szCs w:val="16"/>
      </w:rPr>
      <w:t>70 · www.globeteam.com</w:t>
    </w:r>
    <w:r>
      <w:rPr>
        <w:sz w:val="16"/>
        <w:szCs w:val="16"/>
      </w:rPr>
      <w:tab/>
    </w:r>
    <w:r w:rsidRPr="00A258C3">
      <w:rPr>
        <w:sz w:val="16"/>
        <w:szCs w:val="16"/>
      </w:rPr>
      <w:t xml:space="preserve">Side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PAGE </w:instrText>
    </w:r>
    <w:r w:rsidRPr="00A258C3">
      <w:rPr>
        <w:rStyle w:val="Sidetal"/>
        <w:sz w:val="16"/>
        <w:szCs w:val="16"/>
      </w:rPr>
      <w:fldChar w:fldCharType="separate"/>
    </w:r>
    <w:r w:rsidR="00A27FC2">
      <w:rPr>
        <w:rStyle w:val="Sidetal"/>
        <w:noProof/>
        <w:sz w:val="16"/>
        <w:szCs w:val="16"/>
      </w:rPr>
      <w:t>16</w:t>
    </w:r>
    <w:r w:rsidRPr="00A258C3">
      <w:rPr>
        <w:rStyle w:val="Sidetal"/>
        <w:sz w:val="16"/>
        <w:szCs w:val="16"/>
      </w:rPr>
      <w:fldChar w:fldCharType="end"/>
    </w:r>
    <w:r w:rsidRPr="00A258C3">
      <w:rPr>
        <w:rStyle w:val="Sidetal"/>
        <w:sz w:val="16"/>
        <w:szCs w:val="16"/>
      </w:rPr>
      <w:t xml:space="preserve"> af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NUMPAGES </w:instrText>
    </w:r>
    <w:r w:rsidRPr="00A258C3">
      <w:rPr>
        <w:rStyle w:val="Sidetal"/>
        <w:sz w:val="16"/>
        <w:szCs w:val="16"/>
      </w:rPr>
      <w:fldChar w:fldCharType="separate"/>
    </w:r>
    <w:r w:rsidR="00A27FC2">
      <w:rPr>
        <w:rStyle w:val="Sidetal"/>
        <w:noProof/>
        <w:sz w:val="16"/>
        <w:szCs w:val="16"/>
      </w:rPr>
      <w:t>40</w:t>
    </w:r>
    <w:r w:rsidRPr="00A258C3">
      <w:rPr>
        <w:rStyle w:val="Sidet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0C2F" w:rsidRDefault="00330C2F">
      <w:r>
        <w:separator/>
      </w:r>
    </w:p>
  </w:footnote>
  <w:footnote w:type="continuationSeparator" w:id="0">
    <w:p w:rsidR="00330C2F" w:rsidRDefault="00330C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EA2" w:rsidRPr="00221E8E" w:rsidRDefault="00F27EA2" w:rsidP="00A258C3">
    <w:pPr>
      <w:pStyle w:val="GlobeteamNavnetrk"/>
      <w:tabs>
        <w:tab w:val="clear" w:pos="765"/>
        <w:tab w:val="clear" w:pos="794"/>
        <w:tab w:val="clear" w:pos="4819"/>
        <w:tab w:val="right" w:pos="5613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8752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Default="00F27EA2" w:rsidP="00E7020F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4.2pt;margin-top:53pt;width:320.9pt;height:5.6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" fillcolor="#6579ae" stroked="f">
              <v:textbox>
                <w:txbxContent>
                  <w:p w:rsidR="00F27EA2" w:rsidRDefault="00F27EA2" w:rsidP="00E7020F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57728" behindDoc="0" locked="0" layoutInCell="1" allowOverlap="1" wp14:anchorId="1D0147B8" wp14:editId="55291477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41" name="Adobe System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obe Systems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E208DD">
      <w:rPr>
        <w:sz w:val="36"/>
        <w:szCs w:val="36"/>
      </w:rPr>
      <w:tab/>
    </w:r>
    <w:r w:rsidRPr="00221E8E">
      <w:t>GLOBETEAM</w:t>
    </w:r>
  </w:p>
  <w:p w:rsidR="00F27EA2" w:rsidRDefault="00F27EA2" w:rsidP="00E7020F">
    <w:pPr>
      <w:pStyle w:val="Sidehoved"/>
      <w:ind w:left="-540"/>
    </w:pPr>
  </w:p>
  <w:p w:rsidR="00F27EA2" w:rsidRPr="00E7020F" w:rsidRDefault="00F27EA2" w:rsidP="00E7020F">
    <w:pPr>
      <w:pStyle w:val="Sidehoved"/>
      <w:rPr>
        <w:szCs w:val="3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EA2" w:rsidRDefault="00F27EA2">
    <w:pPr>
      <w:pStyle w:val="Sidehoved"/>
    </w:pPr>
    <w:r>
      <w:rPr>
        <w:noProof/>
      </w:rPr>
      <w:drawing>
        <wp:anchor distT="0" distB="0" distL="114300" distR="114300" simplePos="0" relativeHeight="251668992" behindDoc="1" locked="0" layoutInCell="1" allowOverlap="1" wp14:anchorId="24030308" wp14:editId="22980FAB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7" name="Globeteam" descr="Globeteam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" descr="Globeteam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7968" behindDoc="1" locked="0" layoutInCell="1" allowOverlap="1" wp14:anchorId="3E9DCAB8" wp14:editId="4676C624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6" name="Globeteam - Sort" descr="Globeteam - Sor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 - Sort" descr="Globeteam - Sort" hidden="1"/>
                  <pic:cNvPicPr>
                    <a:picLocks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944" behindDoc="1" locked="0" layoutInCell="1" allowOverlap="1" wp14:anchorId="559C2FFD" wp14:editId="63E9DFBD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4" name="Microsoft" descr="Microsof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icrosoft" descr="Microsoft" hidden="1"/>
                  <pic:cNvPicPr>
                    <a:picLocks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920" behindDoc="1" locked="0" layoutInCell="1" allowOverlap="1" wp14:anchorId="1E3945E8" wp14:editId="163B8C82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3" name="Development" descr="Develop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evelopment" descr="Development" hidden="1"/>
                  <pic:cNvPicPr>
                    <a:picLocks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4896" behindDoc="1" locked="0" layoutInCell="1" allowOverlap="1" wp14:anchorId="058A05B0" wp14:editId="1B08D5BB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2" name="IT Strategi" descr="IT Strategi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 Strategi" descr="IT Strategi" hidden="1"/>
                  <pic:cNvPicPr>
                    <a:picLocks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872" behindDoc="1" locked="0" layoutInCell="1" allowOverlap="1" wp14:anchorId="3CFC2187" wp14:editId="2F9F1388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1" name="Projekt Management" descr="Projekt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ojekt Management" descr="Projekt Management" hidden="1"/>
                  <pic:cNvPicPr>
                    <a:picLocks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2848" behindDoc="1" locked="0" layoutInCell="1" allowOverlap="1" wp14:anchorId="04BD19EF" wp14:editId="65988AE9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0" name="ERP" descr="ERP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P" descr="ERP" hidden="1"/>
                  <pic:cNvPicPr>
                    <a:picLocks noChangeArrowheads="1"/>
                  </pic:cNvPicPr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824" behindDoc="1" locked="0" layoutInCell="1" allowOverlap="1" wp14:anchorId="2816097A" wp14:editId="70765852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9" name="Human Touch" descr="Human Touch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uman Touch" descr="Human Touch" hidden="1"/>
                  <pic:cNvPicPr>
                    <a:picLocks noChangeArrowheads="1"/>
                  </pic:cNvPicPr>
                </pic:nvPicPr>
                <pic:blipFill>
                  <a:blip r:embed="rId8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800" behindDoc="1" locked="0" layoutInCell="1" allowOverlap="1" wp14:anchorId="07273B2D" wp14:editId="0715EAB8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8" name="Recruiting" descr="Recruiting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cruiting" descr="Recruiting" hidden="1"/>
                  <pic:cNvPicPr>
                    <a:picLocks noChangeArrowheads="1"/>
                  </pic:cNvPicPr>
                </pic:nvPicPr>
                <pic:blipFill>
                  <a:blip r:embed="rId9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935" distR="114935" simplePos="0" relativeHeight="251659776" behindDoc="1" locked="1" layoutInCell="1" allowOverlap="1" wp14:anchorId="6EDA3F40" wp14:editId="45B9731C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7" name="Service Management" descr="Service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rvice Management" descr="Service Management" hidden="1"/>
                  <pic:cNvPicPr>
                    <a:picLocks noChangeArrowheads="1"/>
                  </pic:cNvPicPr>
                </pic:nvPicPr>
                <pic:blipFill>
                  <a:blip r:embed="rId10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 wp14:anchorId="7681D28F" wp14:editId="6D77AC89">
          <wp:simplePos x="0" y="0"/>
          <wp:positionH relativeFrom="column">
            <wp:posOffset>106680</wp:posOffset>
          </wp:positionH>
          <wp:positionV relativeFrom="paragraph">
            <wp:posOffset>4789170</wp:posOffset>
          </wp:positionV>
          <wp:extent cx="549910" cy="549910"/>
          <wp:effectExtent l="19050" t="0" r="2540" b="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910" cy="549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2048510</wp:posOffset>
              </wp:positionV>
              <wp:extent cx="3657600" cy="226695"/>
              <wp:effectExtent l="0" t="635" r="0" b="1270"/>
              <wp:wrapNone/>
              <wp:docPr id="39" name="Tekstboks: GLOBETEAM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2266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Pr="005546C2" w:rsidRDefault="00F27EA2" w:rsidP="005546C2">
                          <w:pPr>
                            <w:pStyle w:val="GlobeteamNavnetrk"/>
                            <w:ind w:left="0"/>
                          </w:pPr>
                          <w:r w:rsidRPr="005546C2">
                            <w:t>GLOBETEAM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kstboks: GLOBETEAM" o:spid="_x0000_s1028" type="#_x0000_t202" style="position:absolute;margin-left:0;margin-top:161.3pt;width:4in;height:17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" filled="f" stroked="f">
              <v:textbox inset="0,0,0,0">
                <w:txbxContent>
                  <w:p w:rsidR="00F27EA2" w:rsidRPr="005546C2" w:rsidRDefault="00F27EA2" w:rsidP="005546C2">
                    <w:pPr>
                      <w:pStyle w:val="GlobeteamNavnetrk"/>
                      <w:ind w:left="0"/>
                    </w:pPr>
                    <w:r w:rsidRPr="005546C2">
                      <w:t>GLOBETEAM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3672205</wp:posOffset>
              </wp:positionV>
              <wp:extent cx="3707765" cy="179705"/>
              <wp:effectExtent l="3175" t="0" r="3810" b="0"/>
              <wp:wrapNone/>
              <wp:docPr id="37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Pr="001324D5" w:rsidRDefault="00F27EA2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5" o:spid="_x0000_s1029" type="#_x0000_t202" style="position:absolute;margin-left:266.5pt;margin-top:289.15pt;width:291.95pt;height:14.1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" fillcolor="#6579ae" stroked="f">
              <v:textbox>
                <w:txbxContent>
                  <w:p w:rsidR="00F27EA2" w:rsidRPr="001324D5" w:rsidRDefault="00F27EA2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5292725</wp:posOffset>
              </wp:positionV>
              <wp:extent cx="3707765" cy="431800"/>
              <wp:effectExtent l="3175" t="0" r="3810" b="0"/>
              <wp:wrapNone/>
              <wp:docPr id="36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Pr="001324D5" w:rsidRDefault="00F27EA2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4" o:spid="_x0000_s1030" type="#_x0000_t202" style="position:absolute;margin-left:266.5pt;margin-top:416.75pt;width:291.95pt;height:34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" fillcolor="#6579ae" stroked="f">
              <v:textbox>
                <w:txbxContent>
                  <w:p w:rsidR="00F27EA2" w:rsidRPr="001324D5" w:rsidRDefault="00F27EA2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4392295</wp:posOffset>
              </wp:positionV>
              <wp:extent cx="3707765" cy="288290"/>
              <wp:effectExtent l="3175" t="1270" r="3810" b="0"/>
              <wp:wrapNone/>
              <wp:docPr id="35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Pr="001324D5" w:rsidRDefault="00F27EA2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3" o:spid="_x0000_s1031" type="#_x0000_t202" style="position:absolute;margin-left:266.5pt;margin-top:345.85pt;width:291.95pt;height:22.7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" fillcolor="#6579ae" stroked="f">
              <v:textbox>
                <w:txbxContent>
                  <w:p w:rsidR="00F27EA2" w:rsidRPr="001324D5" w:rsidRDefault="00F27EA2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2718435</wp:posOffset>
              </wp:positionV>
              <wp:extent cx="3707765" cy="107950"/>
              <wp:effectExtent l="3175" t="3810" r="3810" b="2540"/>
              <wp:wrapNone/>
              <wp:docPr id="3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0795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Pr="001324D5" w:rsidRDefault="00F27EA2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2" o:spid="_x0000_s1032" type="#_x0000_t202" style="position:absolute;margin-left:266.5pt;margin-top:214.05pt;width:291.95pt;height:8.5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" fillcolor="#6579ae" stroked="f">
              <v:textbox>
                <w:txbxContent>
                  <w:p w:rsidR="00F27EA2" w:rsidRPr="001324D5" w:rsidRDefault="00F27EA2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EA2" w:rsidRPr="00221E8E" w:rsidRDefault="00F27EA2" w:rsidP="006A7640">
    <w:pPr>
      <w:pStyle w:val="GlobeteamNavnetrk"/>
      <w:tabs>
        <w:tab w:val="clear" w:pos="765"/>
        <w:tab w:val="clear" w:pos="794"/>
        <w:tab w:val="left" w:pos="2520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0560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33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Default="00F27EA2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33" type="#_x0000_t202" style="position:absolute;left:0;text-align:left;margin-left:14.2pt;margin-top:53pt;width:320.9pt;height:5.6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" fillcolor="#6579ae" stroked="f">
              <v:textbox>
                <w:txbxContent>
                  <w:p w:rsidR="00F27EA2" w:rsidRDefault="00F27EA2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9536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560070" cy="431800"/>
              <wp:effectExtent l="0" t="1905" r="2540" b="4445"/>
              <wp:wrapNone/>
              <wp:docPr id="32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Default="00F27EA2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8" o:spid="_x0000_s1034" type="#_x0000_t202" style="position:absolute;left:0;text-align:left;margin-left:14.2pt;margin-top:280.65pt;width:44.1pt;height:34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" fillcolor="#6579ae" stroked="f">
              <v:textbox>
                <w:txbxContent>
                  <w:p w:rsidR="00F27EA2" w:rsidRDefault="00F27EA2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8512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2844165</wp:posOffset>
              </wp:positionV>
              <wp:extent cx="560070" cy="288290"/>
              <wp:effectExtent l="0" t="0" r="2540" b="1270"/>
              <wp:wrapNone/>
              <wp:docPr id="31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Default="00F27EA2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7" o:spid="_x0000_s1035" type="#_x0000_t202" style="position:absolute;left:0;text-align:left;margin-left:14.2pt;margin-top:223.95pt;width:44.1pt;height:22.7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" fillcolor="#6579ae" stroked="f">
              <v:textbox>
                <w:txbxContent>
                  <w:p w:rsidR="00F27EA2" w:rsidRDefault="00F27EA2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47488" behindDoc="0" locked="0" layoutInCell="1" allowOverlap="1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6464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2160270</wp:posOffset>
              </wp:positionV>
              <wp:extent cx="560070" cy="179705"/>
              <wp:effectExtent l="0" t="0" r="2540" b="3175"/>
              <wp:wrapNone/>
              <wp:docPr id="20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EA2" w:rsidRDefault="00F27EA2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5" o:spid="_x0000_s1036" type="#_x0000_t202" style="position:absolute;left:0;text-align:left;margin-left:14.2pt;margin-top:170.1pt;width:44.1pt;height:14.15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" fillcolor="#6579ae" stroked="f">
              <v:textbox>
                <w:txbxContent>
                  <w:p w:rsidR="00F27EA2" w:rsidRDefault="00F27EA2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 w:rsidRPr="00E208DD">
      <w:rPr>
        <w:sz w:val="36"/>
        <w:szCs w:val="36"/>
      </w:rPr>
      <w:tab/>
    </w:r>
    <w:r w:rsidRPr="00221E8E">
      <w:t>GLOBETEAM</w:t>
    </w:r>
  </w:p>
  <w:p w:rsidR="00F27EA2" w:rsidRDefault="00F27EA2" w:rsidP="00803F45">
    <w:pPr>
      <w:pStyle w:val="Sidehoved"/>
      <w:ind w:left="-54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22.5pt;height:21.75pt" o:bullet="t">
        <v:imagedata r:id="rId1" o:title="Bullet"/>
      </v:shape>
    </w:pict>
  </w:numPicBullet>
  <w:abstractNum w:abstractNumId="0">
    <w:nsid w:val="FFFFFF81"/>
    <w:multiLevelType w:val="singleLevel"/>
    <w:tmpl w:val="1AF460C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DA78C1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F9804A6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C6FEB120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1CD43AB"/>
    <w:multiLevelType w:val="hybridMultilevel"/>
    <w:tmpl w:val="45BA837A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9319BD"/>
    <w:multiLevelType w:val="hybridMultilevel"/>
    <w:tmpl w:val="53BEF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52473AC"/>
    <w:multiLevelType w:val="hybridMultilevel"/>
    <w:tmpl w:val="A1DCE9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BA32C8E"/>
    <w:multiLevelType w:val="hybridMultilevel"/>
    <w:tmpl w:val="09A42ECC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06B1ECE"/>
    <w:multiLevelType w:val="hybridMultilevel"/>
    <w:tmpl w:val="EBCEC23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0A70A2A"/>
    <w:multiLevelType w:val="hybridMultilevel"/>
    <w:tmpl w:val="62AE4BE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E059C3"/>
    <w:multiLevelType w:val="multilevel"/>
    <w:tmpl w:val="3552E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3D74E54"/>
    <w:multiLevelType w:val="hybridMultilevel"/>
    <w:tmpl w:val="3112EFA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6AE3FCC"/>
    <w:multiLevelType w:val="hybridMultilevel"/>
    <w:tmpl w:val="92A66A5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C04926"/>
    <w:multiLevelType w:val="multilevel"/>
    <w:tmpl w:val="850EFC64"/>
    <w:lvl w:ilvl="0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BF10131"/>
    <w:multiLevelType w:val="hybridMultilevel"/>
    <w:tmpl w:val="4A7E1E9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FE3FF4"/>
    <w:multiLevelType w:val="hybridMultilevel"/>
    <w:tmpl w:val="8FEA9A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D416280"/>
    <w:multiLevelType w:val="hybridMultilevel"/>
    <w:tmpl w:val="23665DE6"/>
    <w:lvl w:ilvl="0" w:tplc="7C844548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2220AD2"/>
    <w:multiLevelType w:val="hybridMultilevel"/>
    <w:tmpl w:val="BCEA0F0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291EC6"/>
    <w:multiLevelType w:val="hybridMultilevel"/>
    <w:tmpl w:val="9A84691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8B0EDE"/>
    <w:multiLevelType w:val="hybridMultilevel"/>
    <w:tmpl w:val="265E67B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EFA4CE1"/>
    <w:multiLevelType w:val="hybridMultilevel"/>
    <w:tmpl w:val="14B6D68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BF2EEB"/>
    <w:multiLevelType w:val="hybridMultilevel"/>
    <w:tmpl w:val="75327E4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70358B"/>
    <w:multiLevelType w:val="hybridMultilevel"/>
    <w:tmpl w:val="850EFC64"/>
    <w:lvl w:ilvl="0" w:tplc="8D545804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9934EF6"/>
    <w:multiLevelType w:val="hybridMultilevel"/>
    <w:tmpl w:val="D8607ED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B257DA9"/>
    <w:multiLevelType w:val="hybridMultilevel"/>
    <w:tmpl w:val="3552EF5A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8A4F44"/>
    <w:multiLevelType w:val="hybridMultilevel"/>
    <w:tmpl w:val="4826284A"/>
    <w:lvl w:ilvl="0" w:tplc="7766E372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2606C3C"/>
    <w:multiLevelType w:val="hybridMultilevel"/>
    <w:tmpl w:val="AA3404B2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BD36564"/>
    <w:multiLevelType w:val="hybridMultilevel"/>
    <w:tmpl w:val="EA5EAF1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334BC5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E806C5"/>
    <w:multiLevelType w:val="hybridMultilevel"/>
    <w:tmpl w:val="B358A64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913FE4"/>
    <w:multiLevelType w:val="hybridMultilevel"/>
    <w:tmpl w:val="D3E23C0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274FF4"/>
    <w:multiLevelType w:val="hybridMultilevel"/>
    <w:tmpl w:val="1382E06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B1C57B6"/>
    <w:multiLevelType w:val="hybridMultilevel"/>
    <w:tmpl w:val="4A96F304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7B0B98"/>
    <w:multiLevelType w:val="hybridMultilevel"/>
    <w:tmpl w:val="E68E63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8D5D5E"/>
    <w:multiLevelType w:val="hybridMultilevel"/>
    <w:tmpl w:val="3ABE1C6A"/>
    <w:lvl w:ilvl="0" w:tplc="BBCE85DE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C244F5"/>
    <w:multiLevelType w:val="hybridMultilevel"/>
    <w:tmpl w:val="C036703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281DD8"/>
    <w:multiLevelType w:val="hybridMultilevel"/>
    <w:tmpl w:val="427E3E40"/>
    <w:lvl w:ilvl="0" w:tplc="075221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11B40"/>
    <w:multiLevelType w:val="hybridMultilevel"/>
    <w:tmpl w:val="399A1990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7B18C190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F12AA2D4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Times New Roman" w:hint="default"/>
      </w:r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49216F"/>
    <w:multiLevelType w:val="hybridMultilevel"/>
    <w:tmpl w:val="B65215AC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814C4E"/>
    <w:multiLevelType w:val="hybridMultilevel"/>
    <w:tmpl w:val="E9A863F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608561C"/>
    <w:multiLevelType w:val="hybridMultilevel"/>
    <w:tmpl w:val="7F6E2E2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>
      <w:start w:val="1"/>
      <w:numFmt w:val="lowerRoman"/>
      <w:lvlText w:val="%3."/>
      <w:lvlJc w:val="right"/>
      <w:pPr>
        <w:ind w:left="2160" w:hanging="180"/>
      </w:pPr>
    </w:lvl>
    <w:lvl w:ilvl="3" w:tplc="0406000F">
      <w:start w:val="1"/>
      <w:numFmt w:val="decimal"/>
      <w:lvlText w:val="%4."/>
      <w:lvlJc w:val="left"/>
      <w:pPr>
        <w:ind w:left="2880" w:hanging="360"/>
      </w:pPr>
    </w:lvl>
    <w:lvl w:ilvl="4" w:tplc="04060019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672E82"/>
    <w:multiLevelType w:val="hybridMultilevel"/>
    <w:tmpl w:val="E1CCF31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6C372F1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C694E"/>
    <w:multiLevelType w:val="hybridMultilevel"/>
    <w:tmpl w:val="68A28BB2"/>
    <w:lvl w:ilvl="0" w:tplc="620602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4"/>
  </w:num>
  <w:num w:numId="3">
    <w:abstractNumId w:val="10"/>
  </w:num>
  <w:num w:numId="4">
    <w:abstractNumId w:val="22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13"/>
  </w:num>
  <w:num w:numId="10">
    <w:abstractNumId w:val="34"/>
  </w:num>
  <w:num w:numId="11">
    <w:abstractNumId w:val="16"/>
  </w:num>
  <w:num w:numId="12">
    <w:abstractNumId w:val="25"/>
  </w:num>
  <w:num w:numId="13">
    <w:abstractNumId w:val="31"/>
  </w:num>
  <w:num w:numId="14">
    <w:abstractNumId w:val="8"/>
  </w:num>
  <w:num w:numId="15">
    <w:abstractNumId w:val="30"/>
  </w:num>
  <w:num w:numId="16">
    <w:abstractNumId w:val="4"/>
  </w:num>
  <w:num w:numId="17">
    <w:abstractNumId w:val="9"/>
  </w:num>
  <w:num w:numId="18">
    <w:abstractNumId w:val="18"/>
  </w:num>
  <w:num w:numId="19">
    <w:abstractNumId w:val="23"/>
  </w:num>
  <w:num w:numId="20">
    <w:abstractNumId w:val="26"/>
  </w:num>
  <w:num w:numId="21">
    <w:abstractNumId w:val="7"/>
  </w:num>
  <w:num w:numId="22">
    <w:abstractNumId w:val="40"/>
  </w:num>
  <w:num w:numId="23">
    <w:abstractNumId w:val="43"/>
  </w:num>
  <w:num w:numId="24">
    <w:abstractNumId w:val="19"/>
  </w:num>
  <w:num w:numId="2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</w:num>
  <w:num w:numId="30">
    <w:abstractNumId w:val="11"/>
  </w:num>
  <w:num w:numId="31">
    <w:abstractNumId w:val="6"/>
  </w:num>
  <w:num w:numId="32">
    <w:abstractNumId w:val="17"/>
  </w:num>
  <w:num w:numId="33">
    <w:abstractNumId w:val="35"/>
  </w:num>
  <w:num w:numId="34">
    <w:abstractNumId w:val="41"/>
  </w:num>
  <w:num w:numId="35">
    <w:abstractNumId w:val="42"/>
  </w:num>
  <w:num w:numId="36">
    <w:abstractNumId w:val="14"/>
  </w:num>
  <w:num w:numId="37">
    <w:abstractNumId w:val="33"/>
  </w:num>
  <w:num w:numId="38">
    <w:abstractNumId w:val="37"/>
  </w:num>
  <w:num w:numId="39">
    <w:abstractNumId w:val="5"/>
  </w:num>
  <w:num w:numId="40">
    <w:abstractNumId w:val="36"/>
  </w:num>
  <w:num w:numId="41">
    <w:abstractNumId w:val="28"/>
  </w:num>
  <w:num w:numId="42">
    <w:abstractNumId w:val="29"/>
  </w:num>
  <w:num w:numId="43">
    <w:abstractNumId w:val="27"/>
  </w:num>
  <w:num w:numId="44">
    <w:abstractNumId w:val="38"/>
  </w:num>
  <w:num w:numId="45">
    <w:abstractNumId w:val="21"/>
  </w:num>
  <w:num w:numId="4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da-DK" w:vendorID="64" w:dllVersion="131078" w:nlCheck="1" w:checkStyle="0"/>
  <w:activeWritingStyle w:appName="MSWord" w:lang="en-US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hyphenationZone w:val="425"/>
  <w:characterSpacingControl w:val="doNotCompress"/>
  <w:hdrShapeDefaults>
    <o:shapedefaults v:ext="edit" spidmax="2049">
      <o:colormru v:ext="edit" colors="#53677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5F0"/>
    <w:rsid w:val="0000133E"/>
    <w:rsid w:val="00010339"/>
    <w:rsid w:val="00011BBE"/>
    <w:rsid w:val="00014E1D"/>
    <w:rsid w:val="00024174"/>
    <w:rsid w:val="00024D01"/>
    <w:rsid w:val="00025E1E"/>
    <w:rsid w:val="0003071F"/>
    <w:rsid w:val="00031BC4"/>
    <w:rsid w:val="00035DDB"/>
    <w:rsid w:val="00045842"/>
    <w:rsid w:val="00051D0E"/>
    <w:rsid w:val="0005420F"/>
    <w:rsid w:val="00054376"/>
    <w:rsid w:val="000569A9"/>
    <w:rsid w:val="00074D92"/>
    <w:rsid w:val="00076575"/>
    <w:rsid w:val="0009070F"/>
    <w:rsid w:val="00094BDA"/>
    <w:rsid w:val="0009670C"/>
    <w:rsid w:val="00096946"/>
    <w:rsid w:val="000A1D0F"/>
    <w:rsid w:val="000A2A2D"/>
    <w:rsid w:val="000A2BB4"/>
    <w:rsid w:val="000A7571"/>
    <w:rsid w:val="000A78B6"/>
    <w:rsid w:val="000B1EAD"/>
    <w:rsid w:val="000B523B"/>
    <w:rsid w:val="000B7DE3"/>
    <w:rsid w:val="000C284B"/>
    <w:rsid w:val="000C3D79"/>
    <w:rsid w:val="000C427C"/>
    <w:rsid w:val="000C52CF"/>
    <w:rsid w:val="000C7CF8"/>
    <w:rsid w:val="000D184F"/>
    <w:rsid w:val="000D3787"/>
    <w:rsid w:val="000D51A1"/>
    <w:rsid w:val="000F1968"/>
    <w:rsid w:val="000F5170"/>
    <w:rsid w:val="000F5472"/>
    <w:rsid w:val="00100F42"/>
    <w:rsid w:val="00101F6E"/>
    <w:rsid w:val="00102DB9"/>
    <w:rsid w:val="001038E5"/>
    <w:rsid w:val="001075B0"/>
    <w:rsid w:val="00107F5E"/>
    <w:rsid w:val="00112454"/>
    <w:rsid w:val="0011265C"/>
    <w:rsid w:val="00113CBD"/>
    <w:rsid w:val="00116ECF"/>
    <w:rsid w:val="001234E2"/>
    <w:rsid w:val="00125F70"/>
    <w:rsid w:val="00126959"/>
    <w:rsid w:val="001322A2"/>
    <w:rsid w:val="001324D5"/>
    <w:rsid w:val="00133557"/>
    <w:rsid w:val="00136E93"/>
    <w:rsid w:val="00141ADD"/>
    <w:rsid w:val="001470F9"/>
    <w:rsid w:val="00156EA7"/>
    <w:rsid w:val="00156F13"/>
    <w:rsid w:val="001625CF"/>
    <w:rsid w:val="00174D86"/>
    <w:rsid w:val="00182966"/>
    <w:rsid w:val="0018514F"/>
    <w:rsid w:val="00187A6D"/>
    <w:rsid w:val="00187B11"/>
    <w:rsid w:val="00191481"/>
    <w:rsid w:val="00192AB4"/>
    <w:rsid w:val="00196C5E"/>
    <w:rsid w:val="001A3E19"/>
    <w:rsid w:val="001A4237"/>
    <w:rsid w:val="001A4E51"/>
    <w:rsid w:val="001B3E4F"/>
    <w:rsid w:val="001C6535"/>
    <w:rsid w:val="001D5EBC"/>
    <w:rsid w:val="001D7193"/>
    <w:rsid w:val="001F0611"/>
    <w:rsid w:val="001F11AA"/>
    <w:rsid w:val="001F1DDF"/>
    <w:rsid w:val="001F3248"/>
    <w:rsid w:val="00213759"/>
    <w:rsid w:val="0021435C"/>
    <w:rsid w:val="002173FF"/>
    <w:rsid w:val="00217927"/>
    <w:rsid w:val="00220016"/>
    <w:rsid w:val="002213F3"/>
    <w:rsid w:val="00221E78"/>
    <w:rsid w:val="00221E8E"/>
    <w:rsid w:val="00222826"/>
    <w:rsid w:val="0022349F"/>
    <w:rsid w:val="00225585"/>
    <w:rsid w:val="002317AD"/>
    <w:rsid w:val="00232FE6"/>
    <w:rsid w:val="0024007D"/>
    <w:rsid w:val="00251302"/>
    <w:rsid w:val="00251916"/>
    <w:rsid w:val="00254F3C"/>
    <w:rsid w:val="00255E7D"/>
    <w:rsid w:val="00260CCF"/>
    <w:rsid w:val="00265C99"/>
    <w:rsid w:val="00266327"/>
    <w:rsid w:val="00271280"/>
    <w:rsid w:val="00272B6C"/>
    <w:rsid w:val="00273DF6"/>
    <w:rsid w:val="0028527E"/>
    <w:rsid w:val="002905D2"/>
    <w:rsid w:val="002A7458"/>
    <w:rsid w:val="002B45FD"/>
    <w:rsid w:val="002B5B30"/>
    <w:rsid w:val="002B5EC1"/>
    <w:rsid w:val="002C477B"/>
    <w:rsid w:val="002C5E2F"/>
    <w:rsid w:val="002D2094"/>
    <w:rsid w:val="002D6583"/>
    <w:rsid w:val="002D70B8"/>
    <w:rsid w:val="002E0386"/>
    <w:rsid w:val="002E31BD"/>
    <w:rsid w:val="002E3F72"/>
    <w:rsid w:val="002F0E47"/>
    <w:rsid w:val="002F23D4"/>
    <w:rsid w:val="002F6CF7"/>
    <w:rsid w:val="003001F0"/>
    <w:rsid w:val="003030F1"/>
    <w:rsid w:val="00306FF9"/>
    <w:rsid w:val="0030797B"/>
    <w:rsid w:val="00311FE1"/>
    <w:rsid w:val="00322896"/>
    <w:rsid w:val="0032649D"/>
    <w:rsid w:val="00330C2F"/>
    <w:rsid w:val="003327B2"/>
    <w:rsid w:val="003351BB"/>
    <w:rsid w:val="00340404"/>
    <w:rsid w:val="00341574"/>
    <w:rsid w:val="0034220A"/>
    <w:rsid w:val="0034754D"/>
    <w:rsid w:val="00350970"/>
    <w:rsid w:val="00355232"/>
    <w:rsid w:val="00357237"/>
    <w:rsid w:val="00362418"/>
    <w:rsid w:val="003637F6"/>
    <w:rsid w:val="00366D71"/>
    <w:rsid w:val="00371B82"/>
    <w:rsid w:val="00375E11"/>
    <w:rsid w:val="003812F6"/>
    <w:rsid w:val="00386766"/>
    <w:rsid w:val="003877B6"/>
    <w:rsid w:val="00392E45"/>
    <w:rsid w:val="0039414E"/>
    <w:rsid w:val="003944C4"/>
    <w:rsid w:val="00396C94"/>
    <w:rsid w:val="003A48E1"/>
    <w:rsid w:val="003A7D9C"/>
    <w:rsid w:val="003B52BC"/>
    <w:rsid w:val="003C08AB"/>
    <w:rsid w:val="003C1F11"/>
    <w:rsid w:val="003C2FAF"/>
    <w:rsid w:val="003C3A7B"/>
    <w:rsid w:val="003C5169"/>
    <w:rsid w:val="003D22F6"/>
    <w:rsid w:val="003D704D"/>
    <w:rsid w:val="003D74BD"/>
    <w:rsid w:val="003E2334"/>
    <w:rsid w:val="003E74EE"/>
    <w:rsid w:val="003F1375"/>
    <w:rsid w:val="003F3C4C"/>
    <w:rsid w:val="00401490"/>
    <w:rsid w:val="004075F3"/>
    <w:rsid w:val="004102F1"/>
    <w:rsid w:val="0041051F"/>
    <w:rsid w:val="004122B1"/>
    <w:rsid w:val="00413175"/>
    <w:rsid w:val="0042107C"/>
    <w:rsid w:val="00422574"/>
    <w:rsid w:val="00423732"/>
    <w:rsid w:val="00424F92"/>
    <w:rsid w:val="00425ACB"/>
    <w:rsid w:val="00426195"/>
    <w:rsid w:val="00427382"/>
    <w:rsid w:val="00427BC6"/>
    <w:rsid w:val="004319B5"/>
    <w:rsid w:val="00432072"/>
    <w:rsid w:val="00443A66"/>
    <w:rsid w:val="0044565B"/>
    <w:rsid w:val="00446943"/>
    <w:rsid w:val="004469C2"/>
    <w:rsid w:val="004505C4"/>
    <w:rsid w:val="00450645"/>
    <w:rsid w:val="00451AED"/>
    <w:rsid w:val="004623D2"/>
    <w:rsid w:val="00475D30"/>
    <w:rsid w:val="00477BE6"/>
    <w:rsid w:val="004816E1"/>
    <w:rsid w:val="00484636"/>
    <w:rsid w:val="00487190"/>
    <w:rsid w:val="00487E29"/>
    <w:rsid w:val="00490804"/>
    <w:rsid w:val="004A0B3A"/>
    <w:rsid w:val="004A35F0"/>
    <w:rsid w:val="004A4E42"/>
    <w:rsid w:val="004A50AD"/>
    <w:rsid w:val="004B39D6"/>
    <w:rsid w:val="004B4BDF"/>
    <w:rsid w:val="004B4EDA"/>
    <w:rsid w:val="004B51F5"/>
    <w:rsid w:val="004B727E"/>
    <w:rsid w:val="004B7F6B"/>
    <w:rsid w:val="004C29A8"/>
    <w:rsid w:val="004C3EE4"/>
    <w:rsid w:val="004E50BC"/>
    <w:rsid w:val="004E72C9"/>
    <w:rsid w:val="004F31B6"/>
    <w:rsid w:val="004F535C"/>
    <w:rsid w:val="004F733E"/>
    <w:rsid w:val="004F7B25"/>
    <w:rsid w:val="00503CFA"/>
    <w:rsid w:val="00506307"/>
    <w:rsid w:val="00507FED"/>
    <w:rsid w:val="00513231"/>
    <w:rsid w:val="0051491E"/>
    <w:rsid w:val="00517432"/>
    <w:rsid w:val="00520BBE"/>
    <w:rsid w:val="005278E1"/>
    <w:rsid w:val="00527E5E"/>
    <w:rsid w:val="005322A4"/>
    <w:rsid w:val="00535BD7"/>
    <w:rsid w:val="00536EBE"/>
    <w:rsid w:val="005400B6"/>
    <w:rsid w:val="00543CEC"/>
    <w:rsid w:val="0054521B"/>
    <w:rsid w:val="005455E8"/>
    <w:rsid w:val="005546C2"/>
    <w:rsid w:val="0055499B"/>
    <w:rsid w:val="005646A9"/>
    <w:rsid w:val="00567A36"/>
    <w:rsid w:val="0057157C"/>
    <w:rsid w:val="00577971"/>
    <w:rsid w:val="00581453"/>
    <w:rsid w:val="00586BA9"/>
    <w:rsid w:val="00586E5A"/>
    <w:rsid w:val="0059395F"/>
    <w:rsid w:val="0059398D"/>
    <w:rsid w:val="00593AEF"/>
    <w:rsid w:val="00594410"/>
    <w:rsid w:val="005A127E"/>
    <w:rsid w:val="005B6818"/>
    <w:rsid w:val="005B71A2"/>
    <w:rsid w:val="005C0FD4"/>
    <w:rsid w:val="005D079D"/>
    <w:rsid w:val="005E0394"/>
    <w:rsid w:val="005E4BC4"/>
    <w:rsid w:val="005E4DD4"/>
    <w:rsid w:val="005E5F3D"/>
    <w:rsid w:val="005E7497"/>
    <w:rsid w:val="005E75EA"/>
    <w:rsid w:val="005F217F"/>
    <w:rsid w:val="005F52A5"/>
    <w:rsid w:val="005F72CB"/>
    <w:rsid w:val="005F771E"/>
    <w:rsid w:val="00601D3E"/>
    <w:rsid w:val="006100B6"/>
    <w:rsid w:val="00613060"/>
    <w:rsid w:val="0061765C"/>
    <w:rsid w:val="00617AF6"/>
    <w:rsid w:val="00626AD1"/>
    <w:rsid w:val="0062700B"/>
    <w:rsid w:val="00635E4E"/>
    <w:rsid w:val="0063625B"/>
    <w:rsid w:val="0063671C"/>
    <w:rsid w:val="00637CA9"/>
    <w:rsid w:val="00643719"/>
    <w:rsid w:val="00643BF3"/>
    <w:rsid w:val="006472A4"/>
    <w:rsid w:val="00647340"/>
    <w:rsid w:val="0065255B"/>
    <w:rsid w:val="00653F8F"/>
    <w:rsid w:val="00654BFE"/>
    <w:rsid w:val="00671FF7"/>
    <w:rsid w:val="006766F3"/>
    <w:rsid w:val="0067767E"/>
    <w:rsid w:val="00680CAF"/>
    <w:rsid w:val="00687DA0"/>
    <w:rsid w:val="0069210B"/>
    <w:rsid w:val="006926C3"/>
    <w:rsid w:val="006A2353"/>
    <w:rsid w:val="006A4A27"/>
    <w:rsid w:val="006A7640"/>
    <w:rsid w:val="006B0E5E"/>
    <w:rsid w:val="006B1A9E"/>
    <w:rsid w:val="006B69BE"/>
    <w:rsid w:val="006B7D71"/>
    <w:rsid w:val="006C1A34"/>
    <w:rsid w:val="006C4568"/>
    <w:rsid w:val="006D0589"/>
    <w:rsid w:val="006D496B"/>
    <w:rsid w:val="006E0EF9"/>
    <w:rsid w:val="006F0190"/>
    <w:rsid w:val="006F5FB9"/>
    <w:rsid w:val="00701EA6"/>
    <w:rsid w:val="0070331F"/>
    <w:rsid w:val="00707CC1"/>
    <w:rsid w:val="00710C91"/>
    <w:rsid w:val="007132EC"/>
    <w:rsid w:val="00714DCE"/>
    <w:rsid w:val="0072238F"/>
    <w:rsid w:val="00725F05"/>
    <w:rsid w:val="00731E53"/>
    <w:rsid w:val="00732EE5"/>
    <w:rsid w:val="0073442F"/>
    <w:rsid w:val="0074175F"/>
    <w:rsid w:val="00744709"/>
    <w:rsid w:val="007523FF"/>
    <w:rsid w:val="007559DF"/>
    <w:rsid w:val="00761893"/>
    <w:rsid w:val="00762EAA"/>
    <w:rsid w:val="00773CB1"/>
    <w:rsid w:val="0078693C"/>
    <w:rsid w:val="00787F76"/>
    <w:rsid w:val="007907F9"/>
    <w:rsid w:val="00790E59"/>
    <w:rsid w:val="00796237"/>
    <w:rsid w:val="007A0535"/>
    <w:rsid w:val="007A2647"/>
    <w:rsid w:val="007B741B"/>
    <w:rsid w:val="007C0A5D"/>
    <w:rsid w:val="007C19EB"/>
    <w:rsid w:val="007C31A9"/>
    <w:rsid w:val="007C5E2E"/>
    <w:rsid w:val="007C740E"/>
    <w:rsid w:val="007E1A56"/>
    <w:rsid w:val="007E43EF"/>
    <w:rsid w:val="007E5F0C"/>
    <w:rsid w:val="007F4351"/>
    <w:rsid w:val="007F5F79"/>
    <w:rsid w:val="00803F45"/>
    <w:rsid w:val="008070F5"/>
    <w:rsid w:val="00811276"/>
    <w:rsid w:val="0081265C"/>
    <w:rsid w:val="0081796C"/>
    <w:rsid w:val="00820690"/>
    <w:rsid w:val="00824F13"/>
    <w:rsid w:val="00827335"/>
    <w:rsid w:val="008276BB"/>
    <w:rsid w:val="00834B0D"/>
    <w:rsid w:val="00834CC7"/>
    <w:rsid w:val="008416F3"/>
    <w:rsid w:val="008436BF"/>
    <w:rsid w:val="00851739"/>
    <w:rsid w:val="0085243B"/>
    <w:rsid w:val="00852B23"/>
    <w:rsid w:val="00852D38"/>
    <w:rsid w:val="00855F26"/>
    <w:rsid w:val="00861ECD"/>
    <w:rsid w:val="00862281"/>
    <w:rsid w:val="008625AC"/>
    <w:rsid w:val="00891A96"/>
    <w:rsid w:val="00896630"/>
    <w:rsid w:val="008974EB"/>
    <w:rsid w:val="008A1023"/>
    <w:rsid w:val="008A25F9"/>
    <w:rsid w:val="008B46DC"/>
    <w:rsid w:val="008C0BEC"/>
    <w:rsid w:val="008C1D73"/>
    <w:rsid w:val="008D2524"/>
    <w:rsid w:val="008E400D"/>
    <w:rsid w:val="008E6382"/>
    <w:rsid w:val="008E708E"/>
    <w:rsid w:val="008E79EC"/>
    <w:rsid w:val="008F71BC"/>
    <w:rsid w:val="00902686"/>
    <w:rsid w:val="00910694"/>
    <w:rsid w:val="00911ED6"/>
    <w:rsid w:val="009121F1"/>
    <w:rsid w:val="009135E4"/>
    <w:rsid w:val="00915B0C"/>
    <w:rsid w:val="00916C61"/>
    <w:rsid w:val="0092191E"/>
    <w:rsid w:val="00922C49"/>
    <w:rsid w:val="0092425F"/>
    <w:rsid w:val="00927620"/>
    <w:rsid w:val="0093655B"/>
    <w:rsid w:val="009408D7"/>
    <w:rsid w:val="00941B36"/>
    <w:rsid w:val="00942AFD"/>
    <w:rsid w:val="0094597B"/>
    <w:rsid w:val="009468FF"/>
    <w:rsid w:val="009475D0"/>
    <w:rsid w:val="009500FE"/>
    <w:rsid w:val="00954309"/>
    <w:rsid w:val="00956A7A"/>
    <w:rsid w:val="00957792"/>
    <w:rsid w:val="0095786E"/>
    <w:rsid w:val="00960BDC"/>
    <w:rsid w:val="00962765"/>
    <w:rsid w:val="00962C2A"/>
    <w:rsid w:val="00965FAB"/>
    <w:rsid w:val="00966DAB"/>
    <w:rsid w:val="00970215"/>
    <w:rsid w:val="00973E77"/>
    <w:rsid w:val="0098691D"/>
    <w:rsid w:val="00991B16"/>
    <w:rsid w:val="009948BD"/>
    <w:rsid w:val="0099680E"/>
    <w:rsid w:val="009A0FBB"/>
    <w:rsid w:val="009A281F"/>
    <w:rsid w:val="009A2E7A"/>
    <w:rsid w:val="009A2FD8"/>
    <w:rsid w:val="009A4B47"/>
    <w:rsid w:val="009A732A"/>
    <w:rsid w:val="009B28BC"/>
    <w:rsid w:val="009B455C"/>
    <w:rsid w:val="009B6A44"/>
    <w:rsid w:val="009C03E3"/>
    <w:rsid w:val="009C5194"/>
    <w:rsid w:val="009D1846"/>
    <w:rsid w:val="009D18A1"/>
    <w:rsid w:val="009D292A"/>
    <w:rsid w:val="009E5594"/>
    <w:rsid w:val="009E7E81"/>
    <w:rsid w:val="009F0066"/>
    <w:rsid w:val="009F5DD6"/>
    <w:rsid w:val="00A00314"/>
    <w:rsid w:val="00A0701C"/>
    <w:rsid w:val="00A1423D"/>
    <w:rsid w:val="00A256ED"/>
    <w:rsid w:val="00A258C3"/>
    <w:rsid w:val="00A27FC2"/>
    <w:rsid w:val="00A32C05"/>
    <w:rsid w:val="00A3566A"/>
    <w:rsid w:val="00A41741"/>
    <w:rsid w:val="00A50E19"/>
    <w:rsid w:val="00A51540"/>
    <w:rsid w:val="00A52476"/>
    <w:rsid w:val="00A5349F"/>
    <w:rsid w:val="00A6090D"/>
    <w:rsid w:val="00A648DA"/>
    <w:rsid w:val="00A64AAB"/>
    <w:rsid w:val="00A66231"/>
    <w:rsid w:val="00A703FF"/>
    <w:rsid w:val="00A70B13"/>
    <w:rsid w:val="00A71F6D"/>
    <w:rsid w:val="00A73E88"/>
    <w:rsid w:val="00A74267"/>
    <w:rsid w:val="00A77167"/>
    <w:rsid w:val="00A7742C"/>
    <w:rsid w:val="00A77B9A"/>
    <w:rsid w:val="00A80538"/>
    <w:rsid w:val="00A8073C"/>
    <w:rsid w:val="00A80B97"/>
    <w:rsid w:val="00A819BA"/>
    <w:rsid w:val="00A83C5A"/>
    <w:rsid w:val="00A8411E"/>
    <w:rsid w:val="00A8467F"/>
    <w:rsid w:val="00A90012"/>
    <w:rsid w:val="00A93C71"/>
    <w:rsid w:val="00A94918"/>
    <w:rsid w:val="00A96B07"/>
    <w:rsid w:val="00A96C01"/>
    <w:rsid w:val="00AA05CF"/>
    <w:rsid w:val="00AA3D54"/>
    <w:rsid w:val="00AA45C2"/>
    <w:rsid w:val="00AA478A"/>
    <w:rsid w:val="00AB196F"/>
    <w:rsid w:val="00AB502E"/>
    <w:rsid w:val="00AC1119"/>
    <w:rsid w:val="00AC3371"/>
    <w:rsid w:val="00AC6880"/>
    <w:rsid w:val="00AD1831"/>
    <w:rsid w:val="00AD44E5"/>
    <w:rsid w:val="00AD4920"/>
    <w:rsid w:val="00AD56F2"/>
    <w:rsid w:val="00AD7B5B"/>
    <w:rsid w:val="00AE511B"/>
    <w:rsid w:val="00AF02C1"/>
    <w:rsid w:val="00AF1989"/>
    <w:rsid w:val="00AF2EBA"/>
    <w:rsid w:val="00AF4F63"/>
    <w:rsid w:val="00AF7578"/>
    <w:rsid w:val="00B00A40"/>
    <w:rsid w:val="00B06AF0"/>
    <w:rsid w:val="00B06FCA"/>
    <w:rsid w:val="00B12B0C"/>
    <w:rsid w:val="00B15C68"/>
    <w:rsid w:val="00B163BE"/>
    <w:rsid w:val="00B1703B"/>
    <w:rsid w:val="00B1731D"/>
    <w:rsid w:val="00B201F8"/>
    <w:rsid w:val="00B2525D"/>
    <w:rsid w:val="00B25D84"/>
    <w:rsid w:val="00B264B2"/>
    <w:rsid w:val="00B31A9D"/>
    <w:rsid w:val="00B33BE1"/>
    <w:rsid w:val="00B33C35"/>
    <w:rsid w:val="00B41F4B"/>
    <w:rsid w:val="00B54A34"/>
    <w:rsid w:val="00B6066E"/>
    <w:rsid w:val="00B62BD8"/>
    <w:rsid w:val="00B64D15"/>
    <w:rsid w:val="00B6606F"/>
    <w:rsid w:val="00B715F3"/>
    <w:rsid w:val="00B71F89"/>
    <w:rsid w:val="00B76544"/>
    <w:rsid w:val="00B77158"/>
    <w:rsid w:val="00B81115"/>
    <w:rsid w:val="00B82002"/>
    <w:rsid w:val="00B8724A"/>
    <w:rsid w:val="00B915F0"/>
    <w:rsid w:val="00B941C0"/>
    <w:rsid w:val="00B947B4"/>
    <w:rsid w:val="00BA4138"/>
    <w:rsid w:val="00BA58D0"/>
    <w:rsid w:val="00BA5A20"/>
    <w:rsid w:val="00BB0940"/>
    <w:rsid w:val="00BB4362"/>
    <w:rsid w:val="00BC2DFE"/>
    <w:rsid w:val="00BD581B"/>
    <w:rsid w:val="00BD65EB"/>
    <w:rsid w:val="00BE114C"/>
    <w:rsid w:val="00BE33F2"/>
    <w:rsid w:val="00BF192E"/>
    <w:rsid w:val="00C00451"/>
    <w:rsid w:val="00C013D9"/>
    <w:rsid w:val="00C10EB3"/>
    <w:rsid w:val="00C11A20"/>
    <w:rsid w:val="00C13974"/>
    <w:rsid w:val="00C14384"/>
    <w:rsid w:val="00C159DE"/>
    <w:rsid w:val="00C25606"/>
    <w:rsid w:val="00C26B3E"/>
    <w:rsid w:val="00C3440F"/>
    <w:rsid w:val="00C371DA"/>
    <w:rsid w:val="00C44BA2"/>
    <w:rsid w:val="00C452F9"/>
    <w:rsid w:val="00C45C31"/>
    <w:rsid w:val="00C51C98"/>
    <w:rsid w:val="00C55FA6"/>
    <w:rsid w:val="00C615A2"/>
    <w:rsid w:val="00C74183"/>
    <w:rsid w:val="00C768C0"/>
    <w:rsid w:val="00C80FDD"/>
    <w:rsid w:val="00C811EF"/>
    <w:rsid w:val="00C847C3"/>
    <w:rsid w:val="00C94CF6"/>
    <w:rsid w:val="00C9753B"/>
    <w:rsid w:val="00CA0CB9"/>
    <w:rsid w:val="00CA3B23"/>
    <w:rsid w:val="00CA5660"/>
    <w:rsid w:val="00CA769B"/>
    <w:rsid w:val="00CB2932"/>
    <w:rsid w:val="00CB3A5F"/>
    <w:rsid w:val="00CB3AC7"/>
    <w:rsid w:val="00CB71CD"/>
    <w:rsid w:val="00CC547B"/>
    <w:rsid w:val="00CD62DD"/>
    <w:rsid w:val="00CE0579"/>
    <w:rsid w:val="00CE0DB0"/>
    <w:rsid w:val="00CE410C"/>
    <w:rsid w:val="00CF0BDC"/>
    <w:rsid w:val="00CF4732"/>
    <w:rsid w:val="00CF6395"/>
    <w:rsid w:val="00D05250"/>
    <w:rsid w:val="00D06078"/>
    <w:rsid w:val="00D0634E"/>
    <w:rsid w:val="00D075D5"/>
    <w:rsid w:val="00D1259D"/>
    <w:rsid w:val="00D143BC"/>
    <w:rsid w:val="00D203C5"/>
    <w:rsid w:val="00D214B8"/>
    <w:rsid w:val="00D2175B"/>
    <w:rsid w:val="00D21D1F"/>
    <w:rsid w:val="00D318EF"/>
    <w:rsid w:val="00D36A59"/>
    <w:rsid w:val="00D37144"/>
    <w:rsid w:val="00D41CD4"/>
    <w:rsid w:val="00D42DF0"/>
    <w:rsid w:val="00D44DC8"/>
    <w:rsid w:val="00D455DC"/>
    <w:rsid w:val="00D45E37"/>
    <w:rsid w:val="00D47A4D"/>
    <w:rsid w:val="00D52980"/>
    <w:rsid w:val="00D56975"/>
    <w:rsid w:val="00D65C98"/>
    <w:rsid w:val="00D71427"/>
    <w:rsid w:val="00D71C4F"/>
    <w:rsid w:val="00D72674"/>
    <w:rsid w:val="00D7402E"/>
    <w:rsid w:val="00D750F7"/>
    <w:rsid w:val="00D8073C"/>
    <w:rsid w:val="00D8251F"/>
    <w:rsid w:val="00D84483"/>
    <w:rsid w:val="00D86A37"/>
    <w:rsid w:val="00D8728C"/>
    <w:rsid w:val="00D917A9"/>
    <w:rsid w:val="00D94FC0"/>
    <w:rsid w:val="00D97CD2"/>
    <w:rsid w:val="00DA0A84"/>
    <w:rsid w:val="00DA6606"/>
    <w:rsid w:val="00DA6DB4"/>
    <w:rsid w:val="00DB20BE"/>
    <w:rsid w:val="00DB2ABC"/>
    <w:rsid w:val="00DC3194"/>
    <w:rsid w:val="00DC5CE6"/>
    <w:rsid w:val="00DC71C2"/>
    <w:rsid w:val="00DE4FB4"/>
    <w:rsid w:val="00DF12AC"/>
    <w:rsid w:val="00DF17B8"/>
    <w:rsid w:val="00DF2612"/>
    <w:rsid w:val="00DF36C6"/>
    <w:rsid w:val="00DF4618"/>
    <w:rsid w:val="00DF6302"/>
    <w:rsid w:val="00E0046E"/>
    <w:rsid w:val="00E024F4"/>
    <w:rsid w:val="00E02F1D"/>
    <w:rsid w:val="00E03488"/>
    <w:rsid w:val="00E054F9"/>
    <w:rsid w:val="00E07800"/>
    <w:rsid w:val="00E10DC4"/>
    <w:rsid w:val="00E15249"/>
    <w:rsid w:val="00E208DD"/>
    <w:rsid w:val="00E2113A"/>
    <w:rsid w:val="00E2254C"/>
    <w:rsid w:val="00E2290C"/>
    <w:rsid w:val="00E33FBC"/>
    <w:rsid w:val="00E343EE"/>
    <w:rsid w:val="00E454FC"/>
    <w:rsid w:val="00E546EA"/>
    <w:rsid w:val="00E574F3"/>
    <w:rsid w:val="00E62CAF"/>
    <w:rsid w:val="00E66B80"/>
    <w:rsid w:val="00E7020F"/>
    <w:rsid w:val="00E729B6"/>
    <w:rsid w:val="00E74E43"/>
    <w:rsid w:val="00E74EA7"/>
    <w:rsid w:val="00E80C85"/>
    <w:rsid w:val="00E81A4C"/>
    <w:rsid w:val="00E81C73"/>
    <w:rsid w:val="00E90924"/>
    <w:rsid w:val="00E96300"/>
    <w:rsid w:val="00EA2D97"/>
    <w:rsid w:val="00EB08F6"/>
    <w:rsid w:val="00EB55DC"/>
    <w:rsid w:val="00EB6AE3"/>
    <w:rsid w:val="00EC5450"/>
    <w:rsid w:val="00EC5BD7"/>
    <w:rsid w:val="00ED07F3"/>
    <w:rsid w:val="00EE6752"/>
    <w:rsid w:val="00EF305F"/>
    <w:rsid w:val="00F0098D"/>
    <w:rsid w:val="00F1731A"/>
    <w:rsid w:val="00F17E0A"/>
    <w:rsid w:val="00F20B83"/>
    <w:rsid w:val="00F25646"/>
    <w:rsid w:val="00F25A58"/>
    <w:rsid w:val="00F260ED"/>
    <w:rsid w:val="00F27EA2"/>
    <w:rsid w:val="00F35BA4"/>
    <w:rsid w:val="00F37124"/>
    <w:rsid w:val="00F47122"/>
    <w:rsid w:val="00F53E8C"/>
    <w:rsid w:val="00F54138"/>
    <w:rsid w:val="00F548BB"/>
    <w:rsid w:val="00F5604E"/>
    <w:rsid w:val="00F670C9"/>
    <w:rsid w:val="00F73430"/>
    <w:rsid w:val="00F737D5"/>
    <w:rsid w:val="00F744AE"/>
    <w:rsid w:val="00F75192"/>
    <w:rsid w:val="00F7633D"/>
    <w:rsid w:val="00F76979"/>
    <w:rsid w:val="00F7708B"/>
    <w:rsid w:val="00F8629D"/>
    <w:rsid w:val="00F86DC2"/>
    <w:rsid w:val="00F86FEA"/>
    <w:rsid w:val="00F87F1F"/>
    <w:rsid w:val="00FA2609"/>
    <w:rsid w:val="00FA4029"/>
    <w:rsid w:val="00FA5E86"/>
    <w:rsid w:val="00FA60B4"/>
    <w:rsid w:val="00FB1975"/>
    <w:rsid w:val="00FB66C8"/>
    <w:rsid w:val="00FC0D74"/>
    <w:rsid w:val="00FC3BD0"/>
    <w:rsid w:val="00FC3DCC"/>
    <w:rsid w:val="00FC7694"/>
    <w:rsid w:val="00FD0CF6"/>
    <w:rsid w:val="00FE04C8"/>
    <w:rsid w:val="00FE6955"/>
    <w:rsid w:val="00FF0DFB"/>
    <w:rsid w:val="00FF6ACA"/>
    <w:rsid w:val="00FF7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53677e"/>
    </o:shapedefaults>
    <o:shapelayout v:ext="edit">
      <o:idmap v:ext="edit" data="1"/>
    </o:shapelayout>
  </w:shapeDefaults>
  <w:decimalSymbol w:val=","/>
  <w:listSeparator w:val=";"/>
  <w14:docId w14:val="5D2038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uiPriority w:val="34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uiPriority w:val="34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280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4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0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3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5.png"/><Relationship Id="rId18" Type="http://schemas.openxmlformats.org/officeDocument/2006/relationships/image" Target="media/image19.png"/><Relationship Id="rId26" Type="http://schemas.openxmlformats.org/officeDocument/2006/relationships/image" Target="media/image27.png"/><Relationship Id="rId39" Type="http://schemas.openxmlformats.org/officeDocument/2006/relationships/image" Target="media/image40.png"/><Relationship Id="rId3" Type="http://schemas.openxmlformats.org/officeDocument/2006/relationships/styles" Target="styles.xml"/><Relationship Id="rId21" Type="http://schemas.openxmlformats.org/officeDocument/2006/relationships/image" Target="media/image22.png"/><Relationship Id="rId34" Type="http://schemas.openxmlformats.org/officeDocument/2006/relationships/image" Target="media/image35.tiff"/><Relationship Id="rId42" Type="http://schemas.openxmlformats.org/officeDocument/2006/relationships/image" Target="media/image42.png"/><Relationship Id="rId47" Type="http://schemas.openxmlformats.org/officeDocument/2006/relationships/image" Target="cid:image003.png@01D2FCA2.9F18CD70" TargetMode="External"/><Relationship Id="rId50" Type="http://schemas.openxmlformats.org/officeDocument/2006/relationships/image" Target="media/image46.png"/><Relationship Id="rId7" Type="http://schemas.openxmlformats.org/officeDocument/2006/relationships/footnotes" Target="footnotes.xml"/><Relationship Id="rId12" Type="http://schemas.openxmlformats.org/officeDocument/2006/relationships/image" Target="media/image14.png"/><Relationship Id="rId17" Type="http://schemas.openxmlformats.org/officeDocument/2006/relationships/image" Target="media/image18.png"/><Relationship Id="rId25" Type="http://schemas.openxmlformats.org/officeDocument/2006/relationships/image" Target="media/image26.png"/><Relationship Id="rId33" Type="http://schemas.openxmlformats.org/officeDocument/2006/relationships/image" Target="media/image34.png"/><Relationship Id="rId38" Type="http://schemas.openxmlformats.org/officeDocument/2006/relationships/image" Target="media/image39.png"/><Relationship Id="rId46" Type="http://schemas.openxmlformats.org/officeDocument/2006/relationships/image" Target="media/image44.png"/><Relationship Id="rId2" Type="http://schemas.openxmlformats.org/officeDocument/2006/relationships/numbering" Target="numbering.xml"/><Relationship Id="rId16" Type="http://schemas.openxmlformats.org/officeDocument/2006/relationships/image" Target="media/image17.png"/><Relationship Id="rId20" Type="http://schemas.openxmlformats.org/officeDocument/2006/relationships/image" Target="media/image21.png"/><Relationship Id="rId29" Type="http://schemas.openxmlformats.org/officeDocument/2006/relationships/image" Target="media/image30.tiff"/><Relationship Id="rId41" Type="http://schemas.openxmlformats.org/officeDocument/2006/relationships/hyperlink" Target="https://log-in.miljoeportal.dk/runtime/saml2auth/metadata.idp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25.png"/><Relationship Id="rId32" Type="http://schemas.openxmlformats.org/officeDocument/2006/relationships/image" Target="media/image33.tiff"/><Relationship Id="rId37" Type="http://schemas.openxmlformats.org/officeDocument/2006/relationships/image" Target="media/image38.tiff"/><Relationship Id="rId40" Type="http://schemas.openxmlformats.org/officeDocument/2006/relationships/image" Target="media/image41.png"/><Relationship Id="rId45" Type="http://schemas.openxmlformats.org/officeDocument/2006/relationships/image" Target="cid:image002.png@01D2FCA2.9F18CD70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6.png"/><Relationship Id="rId23" Type="http://schemas.openxmlformats.org/officeDocument/2006/relationships/image" Target="media/image24.png"/><Relationship Id="rId28" Type="http://schemas.openxmlformats.org/officeDocument/2006/relationships/image" Target="media/image29.png"/><Relationship Id="rId36" Type="http://schemas.openxmlformats.org/officeDocument/2006/relationships/image" Target="media/image37.tiff"/><Relationship Id="rId49" Type="http://schemas.openxmlformats.org/officeDocument/2006/relationships/image" Target="cid:image004.png@01D2FCA2.9F18CD70" TargetMode="External"/><Relationship Id="rId10" Type="http://schemas.openxmlformats.org/officeDocument/2006/relationships/footer" Target="footer1.xml"/><Relationship Id="rId19" Type="http://schemas.openxmlformats.org/officeDocument/2006/relationships/image" Target="media/image20.png"/><Relationship Id="rId31" Type="http://schemas.openxmlformats.org/officeDocument/2006/relationships/image" Target="media/image32.tiff"/><Relationship Id="rId44" Type="http://schemas.openxmlformats.org/officeDocument/2006/relationships/image" Target="media/image43.png"/><Relationship Id="rId52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s://log-in.miljoeportal.dk/runtime/wsfedauth/metadata.idp" TargetMode="External"/><Relationship Id="rId22" Type="http://schemas.openxmlformats.org/officeDocument/2006/relationships/image" Target="media/image23.png"/><Relationship Id="rId27" Type="http://schemas.openxmlformats.org/officeDocument/2006/relationships/image" Target="media/image28.png"/><Relationship Id="rId30" Type="http://schemas.openxmlformats.org/officeDocument/2006/relationships/image" Target="media/image31.tiff"/><Relationship Id="rId35" Type="http://schemas.openxmlformats.org/officeDocument/2006/relationships/image" Target="media/image36.tiff"/><Relationship Id="rId43" Type="http://schemas.openxmlformats.org/officeDocument/2006/relationships/image" Target="cid:image001.png@01D2FCA2.9F18CD70" TargetMode="External"/><Relationship Id="rId48" Type="http://schemas.openxmlformats.org/officeDocument/2006/relationships/image" Target="media/image45.png"/><Relationship Id="rId8" Type="http://schemas.openxmlformats.org/officeDocument/2006/relationships/endnotes" Target="endnotes.xml"/><Relationship Id="rId51" Type="http://schemas.openxmlformats.org/officeDocument/2006/relationships/image" Target="cid:image005.png@01D2FCA2.9F18CD7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3" Type="http://schemas.openxmlformats.org/officeDocument/2006/relationships/image" Target="media/image5.emf"/><Relationship Id="rId7" Type="http://schemas.openxmlformats.org/officeDocument/2006/relationships/image" Target="media/image9.emf"/><Relationship Id="rId2" Type="http://schemas.openxmlformats.org/officeDocument/2006/relationships/image" Target="media/image4.emf"/><Relationship Id="rId1" Type="http://schemas.openxmlformats.org/officeDocument/2006/relationships/image" Target="media/image3.emf"/><Relationship Id="rId6" Type="http://schemas.openxmlformats.org/officeDocument/2006/relationships/image" Target="media/image8.emf"/><Relationship Id="rId11" Type="http://schemas.openxmlformats.org/officeDocument/2006/relationships/image" Target="media/image13.emf"/><Relationship Id="rId5" Type="http://schemas.openxmlformats.org/officeDocument/2006/relationships/image" Target="media/image7.emf"/><Relationship Id="rId10" Type="http://schemas.openxmlformats.org/officeDocument/2006/relationships/image" Target="media/image12.emf"/><Relationship Id="rId4" Type="http://schemas.openxmlformats.org/officeDocument/2006/relationships/image" Target="media/image6.emf"/><Relationship Id="rId9" Type="http://schemas.openxmlformats.org/officeDocument/2006/relationships/image" Target="media/image1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j\AppData\Roaming\Microsoft\Templates\Rapport%20G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BCBAE-95B0-4733-966B-1E2AD588D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Rapport GT.dot</Template>
  <TotalTime>339</TotalTime>
  <Pages>40</Pages>
  <Words>3478</Words>
  <Characters>21221</Characters>
  <Application>Microsoft Office Word</Application>
  <DocSecurity>0</DocSecurity>
  <Lines>176</Lines>
  <Paragraphs>49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Overskrift 1</vt:lpstr>
      <vt:lpstr>Overskrift 1</vt:lpstr>
    </vt:vector>
  </TitlesOfParts>
  <Company>HAMMERSTAD ApS</Company>
  <LinksUpToDate>false</LinksUpToDate>
  <CharactersWithSpaces>24650</CharactersWithSpaces>
  <SharedDoc>false</SharedDoc>
  <HLinks>
    <vt:vector size="42" baseType="variant">
      <vt:variant>
        <vt:i4>2031669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_Toc224210284</vt:lpwstr>
      </vt:variant>
      <vt:variant>
        <vt:i4>2031669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_Toc224210283</vt:lpwstr>
      </vt:variant>
      <vt:variant>
        <vt:i4>2031669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_Toc224210282</vt:lpwstr>
      </vt:variant>
      <vt:variant>
        <vt:i4>2031669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_Toc224210281</vt:lpwstr>
      </vt:variant>
      <vt:variant>
        <vt:i4>2031669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_Toc224210280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_Toc224210279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_Toc224210278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Overskrift 1</dc:title>
  <dc:creator>Anders Jørgensen</dc:creator>
  <cp:lastModifiedBy>Michael Buch-Larsen</cp:lastModifiedBy>
  <cp:revision>43</cp:revision>
  <cp:lastPrinted>2012-03-16T12:58:00Z</cp:lastPrinted>
  <dcterms:created xsi:type="dcterms:W3CDTF">2012-08-12T12:14:00Z</dcterms:created>
  <dcterms:modified xsi:type="dcterms:W3CDTF">2017-08-28T07:13:00Z</dcterms:modified>
</cp:coreProperties>
</file>